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FBA" w:rsidRPr="005232D5" w:rsidRDefault="00404FBA" w:rsidP="00B22851">
      <w:pPr>
        <w:spacing w:line="360" w:lineRule="auto"/>
        <w:jc w:val="center"/>
        <w:rPr>
          <w:rFonts w:ascii="宋体"/>
          <w:b/>
          <w:bCs/>
          <w:sz w:val="32"/>
          <w:szCs w:val="32"/>
        </w:rPr>
      </w:pPr>
      <w:r w:rsidRPr="005232D5">
        <w:rPr>
          <w:rFonts w:ascii="宋体" w:hAnsi="宋体" w:hint="eastAsia"/>
          <w:b/>
          <w:bCs/>
          <w:sz w:val="32"/>
          <w:szCs w:val="32"/>
        </w:rPr>
        <w:t>大连工业大学图书系列专业技术岗位聘期任务</w:t>
      </w:r>
    </w:p>
    <w:p w:rsidR="00404FBA" w:rsidRPr="00745773" w:rsidRDefault="00404FBA" w:rsidP="00B22851">
      <w:pPr>
        <w:spacing w:line="360" w:lineRule="auto"/>
        <w:rPr>
          <w:sz w:val="28"/>
          <w:szCs w:val="28"/>
        </w:rPr>
      </w:pPr>
      <w:r>
        <w:rPr>
          <w:rFonts w:hint="eastAsia"/>
          <w:sz w:val="28"/>
          <w:szCs w:val="28"/>
        </w:rPr>
        <w:t>一、图书系列</w:t>
      </w:r>
      <w:r w:rsidRPr="00745773">
        <w:rPr>
          <w:rFonts w:hint="eastAsia"/>
          <w:sz w:val="28"/>
          <w:szCs w:val="28"/>
        </w:rPr>
        <w:t>四级岗位工作：（完成下列工作之五项）</w:t>
      </w:r>
    </w:p>
    <w:p w:rsidR="00404FBA" w:rsidRPr="00745773" w:rsidRDefault="00404FBA" w:rsidP="00B22851">
      <w:pPr>
        <w:spacing w:line="360" w:lineRule="auto"/>
        <w:rPr>
          <w:sz w:val="28"/>
          <w:szCs w:val="28"/>
        </w:rPr>
      </w:pPr>
      <w:r>
        <w:rPr>
          <w:sz w:val="28"/>
          <w:szCs w:val="28"/>
        </w:rPr>
        <w:t>1.</w:t>
      </w:r>
      <w:r w:rsidRPr="00745773">
        <w:rPr>
          <w:rFonts w:hint="eastAsia"/>
          <w:sz w:val="28"/>
          <w:szCs w:val="28"/>
        </w:rPr>
        <w:t>为图书馆发展建设提出合理化建议并被采纳实行。</w:t>
      </w:r>
    </w:p>
    <w:p w:rsidR="00404FBA" w:rsidRPr="00745773" w:rsidRDefault="00404FBA" w:rsidP="00B22851">
      <w:pPr>
        <w:spacing w:line="360" w:lineRule="auto"/>
        <w:rPr>
          <w:sz w:val="28"/>
          <w:szCs w:val="28"/>
        </w:rPr>
      </w:pPr>
      <w:r>
        <w:rPr>
          <w:sz w:val="28"/>
          <w:szCs w:val="28"/>
        </w:rPr>
        <w:t>2.</w:t>
      </w:r>
      <w:r w:rsidRPr="00745773">
        <w:rPr>
          <w:rFonts w:hint="eastAsia"/>
          <w:sz w:val="28"/>
          <w:szCs w:val="28"/>
        </w:rPr>
        <w:t>主持或参与制定图书馆的规章制度，工作规范等工作。</w:t>
      </w:r>
    </w:p>
    <w:p w:rsidR="00404FBA" w:rsidRPr="00745773" w:rsidRDefault="00404FBA" w:rsidP="00B22851">
      <w:pPr>
        <w:spacing w:line="360" w:lineRule="auto"/>
        <w:rPr>
          <w:sz w:val="28"/>
          <w:szCs w:val="28"/>
        </w:rPr>
      </w:pPr>
      <w:r>
        <w:rPr>
          <w:sz w:val="28"/>
          <w:szCs w:val="28"/>
        </w:rPr>
        <w:t>3.</w:t>
      </w:r>
      <w:r w:rsidRPr="00745773">
        <w:rPr>
          <w:rFonts w:hint="eastAsia"/>
          <w:sz w:val="28"/>
          <w:szCs w:val="28"/>
        </w:rPr>
        <w:t>参与馆员聘任，职称评定等工作。</w:t>
      </w:r>
    </w:p>
    <w:p w:rsidR="00404FBA" w:rsidRPr="00745773" w:rsidRDefault="00404FBA" w:rsidP="00B22851">
      <w:pPr>
        <w:spacing w:line="360" w:lineRule="auto"/>
        <w:rPr>
          <w:sz w:val="28"/>
          <w:szCs w:val="28"/>
        </w:rPr>
      </w:pPr>
      <w:r>
        <w:rPr>
          <w:sz w:val="28"/>
          <w:szCs w:val="28"/>
        </w:rPr>
        <w:t>4.</w:t>
      </w:r>
      <w:r w:rsidRPr="00745773">
        <w:rPr>
          <w:rFonts w:hint="eastAsia"/>
          <w:sz w:val="28"/>
          <w:szCs w:val="28"/>
        </w:rPr>
        <w:t>参与图书馆评估、评价工作。</w:t>
      </w:r>
    </w:p>
    <w:p w:rsidR="00404FBA" w:rsidRPr="00745773" w:rsidRDefault="00404FBA" w:rsidP="00B22851">
      <w:pPr>
        <w:spacing w:line="360" w:lineRule="auto"/>
        <w:rPr>
          <w:sz w:val="28"/>
          <w:szCs w:val="28"/>
        </w:rPr>
      </w:pPr>
      <w:r>
        <w:rPr>
          <w:sz w:val="28"/>
          <w:szCs w:val="28"/>
        </w:rPr>
        <w:t>5.</w:t>
      </w:r>
      <w:r w:rsidRPr="00745773">
        <w:rPr>
          <w:rFonts w:hint="eastAsia"/>
          <w:sz w:val="28"/>
          <w:szCs w:val="28"/>
        </w:rPr>
        <w:t>图书馆重要的信息咨询工作。</w:t>
      </w:r>
    </w:p>
    <w:p w:rsidR="00404FBA" w:rsidRPr="00745773" w:rsidRDefault="00404FBA" w:rsidP="00B22851">
      <w:pPr>
        <w:spacing w:line="360" w:lineRule="auto"/>
        <w:rPr>
          <w:sz w:val="28"/>
          <w:szCs w:val="28"/>
        </w:rPr>
      </w:pPr>
      <w:r>
        <w:rPr>
          <w:sz w:val="28"/>
          <w:szCs w:val="28"/>
        </w:rPr>
        <w:t>6.</w:t>
      </w:r>
      <w:r w:rsidRPr="00745773">
        <w:rPr>
          <w:rFonts w:hint="eastAsia"/>
          <w:sz w:val="28"/>
          <w:szCs w:val="28"/>
        </w:rPr>
        <w:t>馆员业务培训工作；或学生助理馆员的培训、管理与指导。</w:t>
      </w:r>
    </w:p>
    <w:p w:rsidR="00404FBA" w:rsidRPr="00745773" w:rsidRDefault="00404FBA" w:rsidP="00B22851">
      <w:pPr>
        <w:spacing w:line="360" w:lineRule="auto"/>
        <w:rPr>
          <w:sz w:val="28"/>
          <w:szCs w:val="28"/>
        </w:rPr>
      </w:pPr>
      <w:r>
        <w:rPr>
          <w:sz w:val="28"/>
          <w:szCs w:val="28"/>
        </w:rPr>
        <w:t>7.</w:t>
      </w:r>
      <w:r w:rsidRPr="00745773">
        <w:rPr>
          <w:rFonts w:hint="eastAsia"/>
          <w:sz w:val="28"/>
          <w:szCs w:val="28"/>
        </w:rPr>
        <w:t>文献的政府采购、分编、验收、典藏等业务的数据维护工作。</w:t>
      </w:r>
    </w:p>
    <w:p w:rsidR="00404FBA" w:rsidRPr="00745773" w:rsidRDefault="00404FBA" w:rsidP="00B22851">
      <w:pPr>
        <w:spacing w:line="360" w:lineRule="auto"/>
        <w:rPr>
          <w:sz w:val="28"/>
          <w:szCs w:val="28"/>
        </w:rPr>
      </w:pPr>
      <w:r>
        <w:rPr>
          <w:sz w:val="28"/>
          <w:szCs w:val="28"/>
        </w:rPr>
        <w:t>8.</w:t>
      </w:r>
      <w:r w:rsidRPr="00745773">
        <w:rPr>
          <w:rFonts w:hint="eastAsia"/>
          <w:sz w:val="28"/>
          <w:szCs w:val="28"/>
        </w:rPr>
        <w:t>组织、策划大型阅读推广活动及读者信息素养培训工作。</w:t>
      </w:r>
    </w:p>
    <w:p w:rsidR="00404FBA" w:rsidRPr="00745773" w:rsidRDefault="00404FBA" w:rsidP="00B22851">
      <w:pPr>
        <w:spacing w:line="360" w:lineRule="auto"/>
        <w:rPr>
          <w:sz w:val="28"/>
          <w:szCs w:val="28"/>
        </w:rPr>
      </w:pPr>
      <w:r>
        <w:rPr>
          <w:sz w:val="28"/>
          <w:szCs w:val="28"/>
        </w:rPr>
        <w:t>9.</w:t>
      </w:r>
      <w:r w:rsidRPr="00745773">
        <w:rPr>
          <w:rFonts w:hint="eastAsia"/>
          <w:sz w:val="28"/>
          <w:szCs w:val="28"/>
        </w:rPr>
        <w:t>负责或参与馆藏文献资源建设的规划、调整工作。</w:t>
      </w:r>
    </w:p>
    <w:p w:rsidR="00404FBA" w:rsidRPr="00745773" w:rsidRDefault="00404FBA" w:rsidP="00B22851">
      <w:pPr>
        <w:spacing w:line="360" w:lineRule="auto"/>
        <w:rPr>
          <w:sz w:val="28"/>
          <w:szCs w:val="28"/>
        </w:rPr>
      </w:pPr>
      <w:r>
        <w:rPr>
          <w:sz w:val="28"/>
          <w:szCs w:val="28"/>
        </w:rPr>
        <w:t>10.</w:t>
      </w:r>
      <w:r w:rsidRPr="00745773">
        <w:rPr>
          <w:rFonts w:hint="eastAsia"/>
          <w:sz w:val="28"/>
          <w:szCs w:val="28"/>
        </w:rPr>
        <w:t>负责或参与中国高等教育文献保障系统的建设和维护工作。</w:t>
      </w:r>
    </w:p>
    <w:p w:rsidR="00404FBA" w:rsidRPr="00745773" w:rsidRDefault="00404FBA" w:rsidP="00B22851">
      <w:pPr>
        <w:spacing w:line="360" w:lineRule="auto"/>
        <w:rPr>
          <w:sz w:val="28"/>
          <w:szCs w:val="28"/>
        </w:rPr>
      </w:pPr>
      <w:r>
        <w:rPr>
          <w:sz w:val="28"/>
          <w:szCs w:val="28"/>
        </w:rPr>
        <w:t>11.</w:t>
      </w:r>
      <w:r w:rsidRPr="00745773">
        <w:rPr>
          <w:rFonts w:hint="eastAsia"/>
          <w:sz w:val="28"/>
          <w:szCs w:val="28"/>
        </w:rPr>
        <w:t>开展文献检索课教育教学工作或电子资源培训及推广工作。</w:t>
      </w:r>
    </w:p>
    <w:p w:rsidR="00404FBA" w:rsidRPr="00745773" w:rsidRDefault="00404FBA" w:rsidP="00B22851">
      <w:pPr>
        <w:spacing w:line="360" w:lineRule="auto"/>
        <w:rPr>
          <w:sz w:val="28"/>
          <w:szCs w:val="28"/>
        </w:rPr>
      </w:pPr>
      <w:r>
        <w:rPr>
          <w:sz w:val="28"/>
          <w:szCs w:val="28"/>
        </w:rPr>
        <w:t>12.</w:t>
      </w:r>
      <w:r w:rsidRPr="00745773">
        <w:rPr>
          <w:rFonts w:hint="eastAsia"/>
          <w:sz w:val="28"/>
          <w:szCs w:val="28"/>
        </w:rPr>
        <w:t>主持或参与电子资源采购、试用、统计、维护工作。</w:t>
      </w:r>
    </w:p>
    <w:p w:rsidR="00404FBA" w:rsidRPr="00745773" w:rsidRDefault="00404FBA" w:rsidP="00B22851">
      <w:pPr>
        <w:spacing w:line="360" w:lineRule="auto"/>
        <w:rPr>
          <w:sz w:val="28"/>
          <w:szCs w:val="28"/>
        </w:rPr>
      </w:pPr>
      <w:r>
        <w:rPr>
          <w:sz w:val="28"/>
          <w:szCs w:val="28"/>
        </w:rPr>
        <w:t>13.</w:t>
      </w:r>
      <w:r w:rsidRPr="00745773">
        <w:rPr>
          <w:rFonts w:hint="eastAsia"/>
          <w:sz w:val="28"/>
          <w:szCs w:val="28"/>
        </w:rPr>
        <w:t>图书馆电子出版物、网络媒体、信息发布工具的管理、编辑、审核工作。</w:t>
      </w:r>
    </w:p>
    <w:p w:rsidR="00404FBA" w:rsidRPr="00745773" w:rsidRDefault="00404FBA" w:rsidP="00B22851">
      <w:pPr>
        <w:spacing w:line="360" w:lineRule="auto"/>
        <w:rPr>
          <w:sz w:val="28"/>
          <w:szCs w:val="28"/>
        </w:rPr>
      </w:pPr>
      <w:r>
        <w:rPr>
          <w:sz w:val="28"/>
          <w:szCs w:val="28"/>
        </w:rPr>
        <w:t>14.</w:t>
      </w:r>
      <w:r w:rsidRPr="00745773">
        <w:rPr>
          <w:rFonts w:hint="eastAsia"/>
          <w:sz w:val="28"/>
          <w:szCs w:val="28"/>
        </w:rPr>
        <w:t>辅助各学院的文献查询、检索实践教学工作。</w:t>
      </w:r>
    </w:p>
    <w:p w:rsidR="00404FBA" w:rsidRPr="00745773" w:rsidRDefault="00404FBA" w:rsidP="00B22851">
      <w:pPr>
        <w:spacing w:line="360" w:lineRule="auto"/>
        <w:rPr>
          <w:sz w:val="28"/>
          <w:szCs w:val="28"/>
        </w:rPr>
      </w:pPr>
      <w:r>
        <w:rPr>
          <w:sz w:val="28"/>
          <w:szCs w:val="28"/>
        </w:rPr>
        <w:t>15.</w:t>
      </w:r>
      <w:r w:rsidRPr="00745773">
        <w:rPr>
          <w:rFonts w:hint="eastAsia"/>
          <w:sz w:val="28"/>
          <w:szCs w:val="28"/>
        </w:rPr>
        <w:t>开展图书馆业务研究，撰写调研报告或专业论文并发表；或编著本专业或相近专业学术著作（译著、教材）并正式出版（指有</w:t>
      </w:r>
      <w:r w:rsidRPr="00745773">
        <w:rPr>
          <w:sz w:val="28"/>
          <w:szCs w:val="28"/>
        </w:rPr>
        <w:t>ISBN</w:t>
      </w:r>
      <w:r w:rsidRPr="00745773">
        <w:rPr>
          <w:rFonts w:hint="eastAsia"/>
          <w:sz w:val="28"/>
          <w:szCs w:val="28"/>
        </w:rPr>
        <w:t>标准书号）；或在省级以上学会专业论文评选中获得三等及以上奖励。</w:t>
      </w:r>
    </w:p>
    <w:p w:rsidR="00404FBA" w:rsidRPr="00745773" w:rsidRDefault="00404FBA" w:rsidP="00B22851">
      <w:pPr>
        <w:spacing w:line="360" w:lineRule="auto"/>
        <w:rPr>
          <w:sz w:val="28"/>
          <w:szCs w:val="28"/>
        </w:rPr>
      </w:pPr>
      <w:r>
        <w:rPr>
          <w:sz w:val="28"/>
          <w:szCs w:val="28"/>
        </w:rPr>
        <w:t>16.</w:t>
      </w:r>
      <w:r w:rsidRPr="00745773">
        <w:rPr>
          <w:rFonts w:hint="eastAsia"/>
          <w:sz w:val="28"/>
          <w:szCs w:val="28"/>
        </w:rPr>
        <w:t>主持或参与国家级、省级课题，带头做好科研工作。</w:t>
      </w:r>
    </w:p>
    <w:p w:rsidR="00404FBA" w:rsidRPr="00745773" w:rsidRDefault="00404FBA" w:rsidP="00B22851">
      <w:pPr>
        <w:spacing w:line="360" w:lineRule="auto"/>
        <w:rPr>
          <w:sz w:val="28"/>
          <w:szCs w:val="28"/>
        </w:rPr>
      </w:pPr>
      <w:r>
        <w:rPr>
          <w:rFonts w:hint="eastAsia"/>
          <w:sz w:val="28"/>
          <w:szCs w:val="28"/>
        </w:rPr>
        <w:t>二、图书系列</w:t>
      </w:r>
      <w:r w:rsidRPr="00745773">
        <w:rPr>
          <w:rFonts w:hint="eastAsia"/>
          <w:sz w:val="28"/>
          <w:szCs w:val="28"/>
        </w:rPr>
        <w:t>五级岗位工作：（完成下列工作之四项）</w:t>
      </w:r>
    </w:p>
    <w:p w:rsidR="00404FBA" w:rsidRPr="00745773" w:rsidRDefault="00404FBA" w:rsidP="00B22851">
      <w:pPr>
        <w:spacing w:line="360" w:lineRule="auto"/>
        <w:rPr>
          <w:sz w:val="28"/>
          <w:szCs w:val="28"/>
        </w:rPr>
      </w:pPr>
      <w:r>
        <w:rPr>
          <w:sz w:val="28"/>
          <w:szCs w:val="28"/>
        </w:rPr>
        <w:t>1.</w:t>
      </w:r>
      <w:r w:rsidRPr="00745773">
        <w:rPr>
          <w:rFonts w:hint="eastAsia"/>
          <w:sz w:val="28"/>
          <w:szCs w:val="28"/>
        </w:rPr>
        <w:t>为图书馆发展建设提出合理化建议并被采纳实行。</w:t>
      </w:r>
    </w:p>
    <w:p w:rsidR="00404FBA" w:rsidRPr="00745773" w:rsidRDefault="00404FBA" w:rsidP="00B22851">
      <w:pPr>
        <w:spacing w:line="360" w:lineRule="auto"/>
        <w:rPr>
          <w:sz w:val="28"/>
          <w:szCs w:val="28"/>
        </w:rPr>
      </w:pPr>
      <w:r>
        <w:rPr>
          <w:sz w:val="28"/>
          <w:szCs w:val="28"/>
        </w:rPr>
        <w:t>2.</w:t>
      </w:r>
      <w:r w:rsidRPr="00745773">
        <w:rPr>
          <w:rFonts w:hint="eastAsia"/>
          <w:sz w:val="28"/>
          <w:szCs w:val="28"/>
        </w:rPr>
        <w:t>制定或修改图书馆岗位职责，工作制度及业务规范。</w:t>
      </w:r>
    </w:p>
    <w:p w:rsidR="00404FBA" w:rsidRPr="00745773" w:rsidRDefault="00404FBA" w:rsidP="00B22851">
      <w:pPr>
        <w:spacing w:line="360" w:lineRule="auto"/>
        <w:rPr>
          <w:sz w:val="28"/>
          <w:szCs w:val="28"/>
        </w:rPr>
      </w:pPr>
      <w:r>
        <w:rPr>
          <w:sz w:val="28"/>
          <w:szCs w:val="28"/>
        </w:rPr>
        <w:t>3.</w:t>
      </w:r>
      <w:r w:rsidRPr="00745773">
        <w:rPr>
          <w:rFonts w:hint="eastAsia"/>
          <w:sz w:val="28"/>
          <w:szCs w:val="28"/>
        </w:rPr>
        <w:t>课题检索、查重与文献传递工作。</w:t>
      </w:r>
    </w:p>
    <w:p w:rsidR="00404FBA" w:rsidRPr="00745773" w:rsidRDefault="00404FBA" w:rsidP="00B22851">
      <w:pPr>
        <w:spacing w:line="360" w:lineRule="auto"/>
        <w:rPr>
          <w:sz w:val="28"/>
          <w:szCs w:val="28"/>
        </w:rPr>
      </w:pPr>
      <w:r>
        <w:rPr>
          <w:sz w:val="28"/>
          <w:szCs w:val="28"/>
        </w:rPr>
        <w:t>4.</w:t>
      </w:r>
      <w:r w:rsidRPr="00745773">
        <w:rPr>
          <w:rFonts w:hint="eastAsia"/>
          <w:sz w:val="28"/>
          <w:szCs w:val="28"/>
        </w:rPr>
        <w:t>读者培训及文献检索课教学工作。</w:t>
      </w:r>
    </w:p>
    <w:p w:rsidR="00404FBA" w:rsidRPr="00745773" w:rsidRDefault="00404FBA" w:rsidP="00B22851">
      <w:pPr>
        <w:spacing w:line="360" w:lineRule="auto"/>
        <w:rPr>
          <w:sz w:val="28"/>
          <w:szCs w:val="28"/>
        </w:rPr>
      </w:pPr>
      <w:r>
        <w:rPr>
          <w:sz w:val="28"/>
          <w:szCs w:val="28"/>
        </w:rPr>
        <w:t>5.</w:t>
      </w:r>
      <w:r w:rsidRPr="00745773">
        <w:rPr>
          <w:rFonts w:hint="eastAsia"/>
          <w:sz w:val="28"/>
          <w:szCs w:val="28"/>
        </w:rPr>
        <w:t>组织、策划、参与大型阅读推广活动或文献导读工作。</w:t>
      </w:r>
    </w:p>
    <w:p w:rsidR="00404FBA" w:rsidRPr="00745773" w:rsidRDefault="00404FBA" w:rsidP="00B22851">
      <w:pPr>
        <w:spacing w:line="360" w:lineRule="auto"/>
        <w:rPr>
          <w:sz w:val="28"/>
          <w:szCs w:val="28"/>
        </w:rPr>
      </w:pPr>
      <w:r>
        <w:rPr>
          <w:sz w:val="28"/>
          <w:szCs w:val="28"/>
        </w:rPr>
        <w:t>6.</w:t>
      </w:r>
      <w:r w:rsidRPr="00745773">
        <w:rPr>
          <w:rFonts w:hint="eastAsia"/>
          <w:sz w:val="28"/>
          <w:szCs w:val="28"/>
        </w:rPr>
        <w:t>图书馆自动化核心设备的管理与维护工作。</w:t>
      </w:r>
    </w:p>
    <w:p w:rsidR="00404FBA" w:rsidRPr="00745773" w:rsidRDefault="00404FBA" w:rsidP="00B22851">
      <w:pPr>
        <w:spacing w:line="360" w:lineRule="auto"/>
        <w:rPr>
          <w:sz w:val="28"/>
          <w:szCs w:val="28"/>
        </w:rPr>
      </w:pPr>
      <w:r>
        <w:rPr>
          <w:sz w:val="28"/>
          <w:szCs w:val="28"/>
        </w:rPr>
        <w:t>7.</w:t>
      </w:r>
      <w:r w:rsidRPr="00745773">
        <w:rPr>
          <w:rFonts w:hint="eastAsia"/>
          <w:sz w:val="28"/>
          <w:szCs w:val="28"/>
        </w:rPr>
        <w:t>文献的政府采购、分编、验收、典藏等业务的数据维护工作。</w:t>
      </w:r>
    </w:p>
    <w:p w:rsidR="00404FBA" w:rsidRPr="00745773" w:rsidRDefault="00404FBA" w:rsidP="00B22851">
      <w:pPr>
        <w:spacing w:line="360" w:lineRule="auto"/>
        <w:rPr>
          <w:sz w:val="28"/>
          <w:szCs w:val="28"/>
        </w:rPr>
      </w:pPr>
      <w:r>
        <w:rPr>
          <w:sz w:val="28"/>
          <w:szCs w:val="28"/>
        </w:rPr>
        <w:t>8.</w:t>
      </w:r>
      <w:r w:rsidRPr="00745773">
        <w:rPr>
          <w:rFonts w:hint="eastAsia"/>
          <w:sz w:val="28"/>
          <w:szCs w:val="28"/>
        </w:rPr>
        <w:t>负责或参与了解学校专业设置及发展方向，完成相应的文献的采访和订购工作。</w:t>
      </w:r>
    </w:p>
    <w:p w:rsidR="00404FBA" w:rsidRPr="00745773" w:rsidRDefault="00404FBA" w:rsidP="00B22851">
      <w:pPr>
        <w:spacing w:line="360" w:lineRule="auto"/>
        <w:rPr>
          <w:sz w:val="28"/>
          <w:szCs w:val="28"/>
        </w:rPr>
      </w:pPr>
      <w:r>
        <w:rPr>
          <w:sz w:val="28"/>
          <w:szCs w:val="28"/>
        </w:rPr>
        <w:t>9.</w:t>
      </w:r>
      <w:r w:rsidRPr="00745773">
        <w:rPr>
          <w:rFonts w:hint="eastAsia"/>
          <w:sz w:val="28"/>
          <w:szCs w:val="28"/>
        </w:rPr>
        <w:t>负责或参与馆藏文献分析、补充及统计工作。</w:t>
      </w:r>
    </w:p>
    <w:p w:rsidR="00404FBA" w:rsidRPr="00745773" w:rsidRDefault="00404FBA" w:rsidP="00B22851">
      <w:pPr>
        <w:spacing w:line="360" w:lineRule="auto"/>
        <w:rPr>
          <w:sz w:val="28"/>
          <w:szCs w:val="28"/>
        </w:rPr>
      </w:pPr>
      <w:r>
        <w:rPr>
          <w:sz w:val="28"/>
          <w:szCs w:val="28"/>
        </w:rPr>
        <w:t>10.</w:t>
      </w:r>
      <w:r w:rsidRPr="00745773">
        <w:rPr>
          <w:rFonts w:hint="eastAsia"/>
          <w:sz w:val="28"/>
          <w:szCs w:val="28"/>
        </w:rPr>
        <w:t>图书馆自动化建设项目的规划、方案制定与实施工作。</w:t>
      </w:r>
    </w:p>
    <w:p w:rsidR="00404FBA" w:rsidRPr="00745773" w:rsidRDefault="00404FBA" w:rsidP="00B22851">
      <w:pPr>
        <w:spacing w:line="360" w:lineRule="auto"/>
        <w:rPr>
          <w:sz w:val="28"/>
          <w:szCs w:val="28"/>
        </w:rPr>
      </w:pPr>
      <w:r>
        <w:rPr>
          <w:sz w:val="28"/>
          <w:szCs w:val="28"/>
        </w:rPr>
        <w:t>11.</w:t>
      </w:r>
      <w:r w:rsidRPr="00745773">
        <w:rPr>
          <w:rFonts w:hint="eastAsia"/>
          <w:sz w:val="28"/>
          <w:szCs w:val="28"/>
        </w:rPr>
        <w:t>主持或参与电子资源采购、试用、统计、维护工作。</w:t>
      </w:r>
    </w:p>
    <w:p w:rsidR="00404FBA" w:rsidRPr="00745773" w:rsidRDefault="00404FBA" w:rsidP="00B22851">
      <w:pPr>
        <w:spacing w:line="360" w:lineRule="auto"/>
        <w:rPr>
          <w:sz w:val="28"/>
          <w:szCs w:val="28"/>
        </w:rPr>
      </w:pPr>
      <w:r>
        <w:rPr>
          <w:sz w:val="28"/>
          <w:szCs w:val="28"/>
        </w:rPr>
        <w:t>12.</w:t>
      </w:r>
      <w:r w:rsidRPr="00745773">
        <w:rPr>
          <w:rFonts w:hint="eastAsia"/>
          <w:sz w:val="28"/>
          <w:szCs w:val="28"/>
        </w:rPr>
        <w:t>图书馆电子出版物、网络媒体、信息发布工具的管理、编辑、审核工作。</w:t>
      </w:r>
    </w:p>
    <w:p w:rsidR="00404FBA" w:rsidRPr="00745773" w:rsidRDefault="00404FBA" w:rsidP="00B22851">
      <w:pPr>
        <w:spacing w:line="360" w:lineRule="auto"/>
        <w:rPr>
          <w:sz w:val="28"/>
          <w:szCs w:val="28"/>
        </w:rPr>
      </w:pPr>
      <w:r>
        <w:rPr>
          <w:sz w:val="28"/>
          <w:szCs w:val="28"/>
        </w:rPr>
        <w:t>13.</w:t>
      </w:r>
      <w:r w:rsidRPr="00745773">
        <w:rPr>
          <w:rFonts w:hint="eastAsia"/>
          <w:sz w:val="28"/>
          <w:szCs w:val="28"/>
        </w:rPr>
        <w:t>图书馆重要的信息咨询工作。</w:t>
      </w:r>
    </w:p>
    <w:p w:rsidR="00404FBA" w:rsidRPr="00745773" w:rsidRDefault="00404FBA" w:rsidP="00B22851">
      <w:pPr>
        <w:spacing w:line="360" w:lineRule="auto"/>
        <w:rPr>
          <w:sz w:val="28"/>
          <w:szCs w:val="28"/>
        </w:rPr>
      </w:pPr>
      <w:r>
        <w:rPr>
          <w:sz w:val="28"/>
          <w:szCs w:val="28"/>
        </w:rPr>
        <w:t>14.</w:t>
      </w:r>
      <w:r w:rsidRPr="00745773">
        <w:rPr>
          <w:rFonts w:hint="eastAsia"/>
          <w:sz w:val="28"/>
          <w:szCs w:val="28"/>
        </w:rPr>
        <w:t>参与文献查询、检索、实践教学等工作。</w:t>
      </w:r>
    </w:p>
    <w:p w:rsidR="00404FBA" w:rsidRPr="00745773" w:rsidRDefault="00404FBA" w:rsidP="00B22851">
      <w:pPr>
        <w:spacing w:line="360" w:lineRule="auto"/>
        <w:rPr>
          <w:sz w:val="28"/>
          <w:szCs w:val="28"/>
        </w:rPr>
      </w:pPr>
      <w:r>
        <w:rPr>
          <w:sz w:val="28"/>
          <w:szCs w:val="28"/>
        </w:rPr>
        <w:t>15.</w:t>
      </w:r>
      <w:r w:rsidRPr="00745773">
        <w:rPr>
          <w:rFonts w:hint="eastAsia"/>
          <w:sz w:val="28"/>
          <w:szCs w:val="28"/>
        </w:rPr>
        <w:t>开展图书馆业务研究，撰写调研报告或专业论文并发表；或编著本专业或相近专业学术著作（译著、教材）并正式出版（指有</w:t>
      </w:r>
      <w:r w:rsidRPr="00745773">
        <w:rPr>
          <w:sz w:val="28"/>
          <w:szCs w:val="28"/>
        </w:rPr>
        <w:t>ISBN</w:t>
      </w:r>
      <w:r w:rsidRPr="00745773">
        <w:rPr>
          <w:rFonts w:hint="eastAsia"/>
          <w:sz w:val="28"/>
          <w:szCs w:val="28"/>
        </w:rPr>
        <w:t>标准书号）；或在省级以上学会专业论文评选中获得三等及以上奖励。</w:t>
      </w:r>
    </w:p>
    <w:p w:rsidR="00404FBA" w:rsidRPr="00745773" w:rsidRDefault="00404FBA" w:rsidP="00B22851">
      <w:pPr>
        <w:spacing w:line="360" w:lineRule="auto"/>
        <w:rPr>
          <w:sz w:val="28"/>
          <w:szCs w:val="28"/>
        </w:rPr>
      </w:pPr>
      <w:r>
        <w:rPr>
          <w:sz w:val="28"/>
          <w:szCs w:val="28"/>
        </w:rPr>
        <w:t>16.</w:t>
      </w:r>
      <w:r w:rsidRPr="00745773">
        <w:rPr>
          <w:rFonts w:hint="eastAsia"/>
          <w:sz w:val="28"/>
          <w:szCs w:val="28"/>
        </w:rPr>
        <w:t>主持或参与国家级、省级、市级课题，做好科研工作。</w:t>
      </w:r>
      <w:r w:rsidRPr="00745773">
        <w:rPr>
          <w:sz w:val="28"/>
          <w:szCs w:val="28"/>
        </w:rPr>
        <w:t xml:space="preserve"> </w:t>
      </w:r>
    </w:p>
    <w:p w:rsidR="00404FBA" w:rsidRPr="00745773" w:rsidRDefault="00404FBA" w:rsidP="00B22851">
      <w:pPr>
        <w:spacing w:line="360" w:lineRule="auto"/>
        <w:rPr>
          <w:sz w:val="28"/>
          <w:szCs w:val="28"/>
        </w:rPr>
      </w:pPr>
      <w:r>
        <w:rPr>
          <w:rFonts w:hint="eastAsia"/>
          <w:sz w:val="28"/>
          <w:szCs w:val="28"/>
        </w:rPr>
        <w:t>三、图书系列</w:t>
      </w:r>
      <w:r w:rsidRPr="00745773">
        <w:rPr>
          <w:rFonts w:hint="eastAsia"/>
          <w:sz w:val="28"/>
          <w:szCs w:val="28"/>
        </w:rPr>
        <w:t>六级岗位工作：（完成下列工作之四项）</w:t>
      </w:r>
    </w:p>
    <w:p w:rsidR="00404FBA" w:rsidRPr="00745773" w:rsidRDefault="00404FBA" w:rsidP="00B22851">
      <w:pPr>
        <w:spacing w:line="360" w:lineRule="auto"/>
        <w:rPr>
          <w:sz w:val="28"/>
          <w:szCs w:val="28"/>
        </w:rPr>
      </w:pPr>
      <w:r>
        <w:rPr>
          <w:sz w:val="28"/>
          <w:szCs w:val="28"/>
        </w:rPr>
        <w:t>1.</w:t>
      </w:r>
      <w:r w:rsidRPr="00745773">
        <w:rPr>
          <w:rFonts w:hint="eastAsia"/>
          <w:sz w:val="28"/>
          <w:szCs w:val="28"/>
        </w:rPr>
        <w:t>为图书馆发展建设提出合理化建议并被采纳实行。</w:t>
      </w:r>
    </w:p>
    <w:p w:rsidR="00404FBA" w:rsidRPr="00745773" w:rsidRDefault="00404FBA" w:rsidP="00B22851">
      <w:pPr>
        <w:spacing w:line="360" w:lineRule="auto"/>
        <w:rPr>
          <w:sz w:val="28"/>
          <w:szCs w:val="28"/>
        </w:rPr>
      </w:pPr>
      <w:r>
        <w:rPr>
          <w:sz w:val="28"/>
          <w:szCs w:val="28"/>
        </w:rPr>
        <w:t>2.</w:t>
      </w:r>
      <w:r w:rsidRPr="00745773">
        <w:rPr>
          <w:rFonts w:hint="eastAsia"/>
          <w:sz w:val="28"/>
          <w:szCs w:val="28"/>
        </w:rPr>
        <w:t>图书馆自动化核心设备的管理与维护工作。</w:t>
      </w:r>
    </w:p>
    <w:p w:rsidR="00404FBA" w:rsidRPr="00745773" w:rsidRDefault="00404FBA" w:rsidP="00B22851">
      <w:pPr>
        <w:spacing w:line="360" w:lineRule="auto"/>
        <w:rPr>
          <w:sz w:val="28"/>
          <w:szCs w:val="28"/>
        </w:rPr>
      </w:pPr>
      <w:r>
        <w:rPr>
          <w:sz w:val="28"/>
          <w:szCs w:val="28"/>
        </w:rPr>
        <w:t>3.</w:t>
      </w:r>
      <w:r w:rsidRPr="00745773">
        <w:rPr>
          <w:rFonts w:hint="eastAsia"/>
          <w:sz w:val="28"/>
          <w:szCs w:val="28"/>
        </w:rPr>
        <w:t>开展参考咨询、馆际互借及信息传递服务工作。</w:t>
      </w:r>
    </w:p>
    <w:p w:rsidR="00404FBA" w:rsidRPr="00745773" w:rsidRDefault="00404FBA" w:rsidP="00B22851">
      <w:pPr>
        <w:spacing w:line="360" w:lineRule="auto"/>
        <w:rPr>
          <w:sz w:val="28"/>
          <w:szCs w:val="28"/>
        </w:rPr>
      </w:pPr>
      <w:r>
        <w:rPr>
          <w:sz w:val="28"/>
          <w:szCs w:val="28"/>
        </w:rPr>
        <w:t>4.</w:t>
      </w:r>
      <w:r w:rsidRPr="00745773">
        <w:rPr>
          <w:rFonts w:hint="eastAsia"/>
          <w:sz w:val="28"/>
          <w:szCs w:val="28"/>
        </w:rPr>
        <w:t>本地镜像服务应用及电子文献数据库系统的维护与管理工作。</w:t>
      </w:r>
    </w:p>
    <w:p w:rsidR="00404FBA" w:rsidRPr="00745773" w:rsidRDefault="00404FBA" w:rsidP="00B22851">
      <w:pPr>
        <w:spacing w:line="360" w:lineRule="auto"/>
        <w:rPr>
          <w:sz w:val="28"/>
          <w:szCs w:val="28"/>
        </w:rPr>
      </w:pPr>
      <w:r>
        <w:rPr>
          <w:sz w:val="28"/>
          <w:szCs w:val="28"/>
        </w:rPr>
        <w:t>5.</w:t>
      </w:r>
      <w:r w:rsidRPr="00745773">
        <w:rPr>
          <w:rFonts w:hint="eastAsia"/>
          <w:sz w:val="28"/>
          <w:szCs w:val="28"/>
        </w:rPr>
        <w:t>文献装订、分编、典藏、修补、固定资产申报工作。</w:t>
      </w:r>
    </w:p>
    <w:p w:rsidR="00404FBA" w:rsidRPr="00745773" w:rsidRDefault="00404FBA" w:rsidP="00B22851">
      <w:pPr>
        <w:spacing w:line="360" w:lineRule="auto"/>
        <w:rPr>
          <w:sz w:val="28"/>
          <w:szCs w:val="28"/>
        </w:rPr>
      </w:pPr>
      <w:r>
        <w:rPr>
          <w:sz w:val="28"/>
          <w:szCs w:val="28"/>
        </w:rPr>
        <w:t>6.</w:t>
      </w:r>
      <w:r w:rsidRPr="00745773">
        <w:rPr>
          <w:rFonts w:hint="eastAsia"/>
          <w:sz w:val="28"/>
          <w:szCs w:val="28"/>
        </w:rPr>
        <w:t>文献的政府采购、分编、验收、典藏等业务的数据维护工作。</w:t>
      </w:r>
    </w:p>
    <w:p w:rsidR="00404FBA" w:rsidRPr="00745773" w:rsidRDefault="00404FBA" w:rsidP="00B22851">
      <w:pPr>
        <w:spacing w:line="360" w:lineRule="auto"/>
        <w:rPr>
          <w:sz w:val="28"/>
          <w:szCs w:val="28"/>
        </w:rPr>
      </w:pPr>
      <w:r>
        <w:rPr>
          <w:sz w:val="28"/>
          <w:szCs w:val="28"/>
        </w:rPr>
        <w:t>7.</w:t>
      </w:r>
      <w:r w:rsidRPr="00745773">
        <w:rPr>
          <w:rFonts w:hint="eastAsia"/>
          <w:sz w:val="28"/>
          <w:szCs w:val="28"/>
        </w:rPr>
        <w:t>组织、策划、参与大型阅读推广活动及读者信息素养培训、文献的导读工作。</w:t>
      </w:r>
    </w:p>
    <w:p w:rsidR="00404FBA" w:rsidRPr="00745773" w:rsidRDefault="00404FBA" w:rsidP="00B22851">
      <w:pPr>
        <w:spacing w:line="360" w:lineRule="auto"/>
        <w:rPr>
          <w:sz w:val="28"/>
          <w:szCs w:val="28"/>
        </w:rPr>
      </w:pPr>
      <w:r>
        <w:rPr>
          <w:sz w:val="28"/>
          <w:szCs w:val="28"/>
        </w:rPr>
        <w:t>8.</w:t>
      </w:r>
      <w:r w:rsidRPr="00745773">
        <w:rPr>
          <w:rFonts w:hint="eastAsia"/>
          <w:sz w:val="28"/>
          <w:szCs w:val="28"/>
        </w:rPr>
        <w:t>负责或参与了解学校专业设置及发展方向，完成好相应的文献的采访和订购工作。</w:t>
      </w:r>
    </w:p>
    <w:p w:rsidR="00404FBA" w:rsidRPr="00745773" w:rsidRDefault="00404FBA" w:rsidP="00B22851">
      <w:pPr>
        <w:spacing w:line="360" w:lineRule="auto"/>
        <w:rPr>
          <w:sz w:val="28"/>
          <w:szCs w:val="28"/>
        </w:rPr>
      </w:pPr>
      <w:r>
        <w:rPr>
          <w:sz w:val="28"/>
          <w:szCs w:val="28"/>
        </w:rPr>
        <w:t>9.</w:t>
      </w:r>
      <w:r w:rsidRPr="00745773">
        <w:rPr>
          <w:rFonts w:hint="eastAsia"/>
          <w:sz w:val="28"/>
          <w:szCs w:val="28"/>
        </w:rPr>
        <w:t>参与制定规章制度及业务规范工作。</w:t>
      </w:r>
    </w:p>
    <w:p w:rsidR="00404FBA" w:rsidRPr="00745773" w:rsidRDefault="00404FBA" w:rsidP="00B22851">
      <w:pPr>
        <w:spacing w:line="360" w:lineRule="auto"/>
        <w:rPr>
          <w:sz w:val="28"/>
          <w:szCs w:val="28"/>
        </w:rPr>
      </w:pPr>
      <w:r>
        <w:rPr>
          <w:sz w:val="28"/>
          <w:szCs w:val="28"/>
        </w:rPr>
        <w:t>10.</w:t>
      </w:r>
      <w:r w:rsidRPr="00745773">
        <w:rPr>
          <w:rFonts w:hint="eastAsia"/>
          <w:sz w:val="28"/>
          <w:szCs w:val="28"/>
        </w:rPr>
        <w:t>参与文献查询、检索、实践教学等工作。</w:t>
      </w:r>
    </w:p>
    <w:p w:rsidR="00404FBA" w:rsidRPr="00745773" w:rsidRDefault="00404FBA" w:rsidP="00B22851">
      <w:pPr>
        <w:spacing w:line="360" w:lineRule="auto"/>
        <w:rPr>
          <w:sz w:val="28"/>
          <w:szCs w:val="28"/>
        </w:rPr>
      </w:pPr>
      <w:r>
        <w:rPr>
          <w:sz w:val="28"/>
          <w:szCs w:val="28"/>
        </w:rPr>
        <w:t>11.</w:t>
      </w:r>
      <w:r w:rsidRPr="00745773">
        <w:rPr>
          <w:rFonts w:hint="eastAsia"/>
          <w:sz w:val="28"/>
          <w:szCs w:val="28"/>
        </w:rPr>
        <w:t>参与图书馆自动化建设项目的规划、方案制定与实施工作。</w:t>
      </w:r>
    </w:p>
    <w:p w:rsidR="00404FBA" w:rsidRPr="00745773" w:rsidRDefault="00404FBA" w:rsidP="00B22851">
      <w:pPr>
        <w:spacing w:line="360" w:lineRule="auto"/>
        <w:rPr>
          <w:sz w:val="28"/>
          <w:szCs w:val="28"/>
        </w:rPr>
      </w:pPr>
      <w:r>
        <w:rPr>
          <w:sz w:val="28"/>
          <w:szCs w:val="28"/>
        </w:rPr>
        <w:t>12.</w:t>
      </w:r>
      <w:r w:rsidRPr="00745773">
        <w:rPr>
          <w:rFonts w:hint="eastAsia"/>
          <w:sz w:val="28"/>
          <w:szCs w:val="28"/>
        </w:rPr>
        <w:t>电子资源采购、试用、统计、维护工作。</w:t>
      </w:r>
    </w:p>
    <w:p w:rsidR="00404FBA" w:rsidRPr="00745773" w:rsidRDefault="00404FBA" w:rsidP="00B22851">
      <w:pPr>
        <w:spacing w:line="360" w:lineRule="auto"/>
        <w:rPr>
          <w:sz w:val="28"/>
          <w:szCs w:val="28"/>
        </w:rPr>
      </w:pPr>
      <w:r>
        <w:rPr>
          <w:sz w:val="28"/>
          <w:szCs w:val="28"/>
        </w:rPr>
        <w:t>13.</w:t>
      </w:r>
      <w:r w:rsidRPr="00745773">
        <w:rPr>
          <w:rFonts w:hint="eastAsia"/>
          <w:sz w:val="28"/>
          <w:szCs w:val="28"/>
        </w:rPr>
        <w:t>学位论文提交、审核、编目、维护工作。</w:t>
      </w:r>
    </w:p>
    <w:p w:rsidR="00404FBA" w:rsidRPr="00745773" w:rsidRDefault="00404FBA" w:rsidP="00B22851">
      <w:pPr>
        <w:spacing w:line="360" w:lineRule="auto"/>
        <w:rPr>
          <w:sz w:val="28"/>
          <w:szCs w:val="28"/>
        </w:rPr>
      </w:pPr>
      <w:r>
        <w:rPr>
          <w:sz w:val="28"/>
          <w:szCs w:val="28"/>
        </w:rPr>
        <w:t>14.</w:t>
      </w:r>
      <w:r w:rsidRPr="00745773">
        <w:rPr>
          <w:rFonts w:hint="eastAsia"/>
          <w:sz w:val="28"/>
          <w:szCs w:val="28"/>
        </w:rPr>
        <w:t>负责或参与读者教育工作及电子资源推广工作。</w:t>
      </w:r>
      <w:r w:rsidRPr="00745773">
        <w:rPr>
          <w:sz w:val="28"/>
          <w:szCs w:val="28"/>
        </w:rPr>
        <w:t xml:space="preserve"> </w:t>
      </w:r>
    </w:p>
    <w:p w:rsidR="00404FBA" w:rsidRPr="00745773" w:rsidRDefault="00404FBA" w:rsidP="00B22851">
      <w:pPr>
        <w:spacing w:line="360" w:lineRule="auto"/>
        <w:rPr>
          <w:sz w:val="28"/>
          <w:szCs w:val="28"/>
        </w:rPr>
      </w:pPr>
      <w:r>
        <w:rPr>
          <w:sz w:val="28"/>
          <w:szCs w:val="28"/>
        </w:rPr>
        <w:t>15.</w:t>
      </w:r>
      <w:r w:rsidRPr="00745773">
        <w:rPr>
          <w:rFonts w:hint="eastAsia"/>
          <w:sz w:val="28"/>
          <w:szCs w:val="28"/>
        </w:rPr>
        <w:t>负责或参与全校新生入馆教育以及毕业生离校工作。</w:t>
      </w:r>
    </w:p>
    <w:p w:rsidR="00404FBA" w:rsidRPr="00745773" w:rsidRDefault="00404FBA" w:rsidP="00B22851">
      <w:pPr>
        <w:spacing w:line="360" w:lineRule="auto"/>
        <w:rPr>
          <w:sz w:val="28"/>
          <w:szCs w:val="28"/>
        </w:rPr>
      </w:pPr>
      <w:r>
        <w:rPr>
          <w:sz w:val="28"/>
          <w:szCs w:val="28"/>
        </w:rPr>
        <w:t>16.</w:t>
      </w:r>
      <w:r w:rsidRPr="00745773">
        <w:rPr>
          <w:rFonts w:hint="eastAsia"/>
          <w:sz w:val="28"/>
          <w:szCs w:val="28"/>
        </w:rPr>
        <w:t>开展图书馆业务研究，撰写调研报告或专业论文并发表；或编著本专业或相近专业学术著作（译著、教材）并正式出版（指有</w:t>
      </w:r>
      <w:r w:rsidRPr="00745773">
        <w:rPr>
          <w:sz w:val="28"/>
          <w:szCs w:val="28"/>
        </w:rPr>
        <w:t>ISBN</w:t>
      </w:r>
      <w:r w:rsidRPr="00745773">
        <w:rPr>
          <w:rFonts w:hint="eastAsia"/>
          <w:sz w:val="28"/>
          <w:szCs w:val="28"/>
        </w:rPr>
        <w:t>标准书号）；或在省级以上学会专业论文评选中获得三等及以上奖励。</w:t>
      </w:r>
    </w:p>
    <w:p w:rsidR="00404FBA" w:rsidRPr="00745773" w:rsidRDefault="00404FBA" w:rsidP="00B22851">
      <w:pPr>
        <w:spacing w:line="360" w:lineRule="auto"/>
        <w:rPr>
          <w:sz w:val="28"/>
          <w:szCs w:val="28"/>
        </w:rPr>
      </w:pPr>
      <w:r>
        <w:rPr>
          <w:sz w:val="28"/>
          <w:szCs w:val="28"/>
        </w:rPr>
        <w:t>17.</w:t>
      </w:r>
      <w:r w:rsidRPr="00745773">
        <w:rPr>
          <w:rFonts w:hint="eastAsia"/>
          <w:sz w:val="28"/>
          <w:szCs w:val="28"/>
        </w:rPr>
        <w:t>主持或参与国家级、省级、市级课题，做好科研工作。</w:t>
      </w:r>
    </w:p>
    <w:p w:rsidR="00404FBA" w:rsidRPr="00745773" w:rsidRDefault="00404FBA" w:rsidP="00B22851">
      <w:pPr>
        <w:spacing w:line="360" w:lineRule="auto"/>
        <w:rPr>
          <w:sz w:val="28"/>
          <w:szCs w:val="28"/>
        </w:rPr>
      </w:pPr>
      <w:r>
        <w:rPr>
          <w:rFonts w:hint="eastAsia"/>
          <w:sz w:val="28"/>
          <w:szCs w:val="28"/>
        </w:rPr>
        <w:t>四、图书系列</w:t>
      </w:r>
      <w:r w:rsidRPr="00745773">
        <w:rPr>
          <w:rFonts w:hint="eastAsia"/>
          <w:sz w:val="28"/>
          <w:szCs w:val="28"/>
        </w:rPr>
        <w:t>七级岗位工作：（完成下列工作之四项）</w:t>
      </w:r>
    </w:p>
    <w:p w:rsidR="00404FBA" w:rsidRPr="00745773" w:rsidRDefault="00404FBA" w:rsidP="00B22851">
      <w:pPr>
        <w:spacing w:line="360" w:lineRule="auto"/>
        <w:rPr>
          <w:sz w:val="28"/>
          <w:szCs w:val="28"/>
        </w:rPr>
      </w:pPr>
      <w:r>
        <w:rPr>
          <w:sz w:val="28"/>
          <w:szCs w:val="28"/>
        </w:rPr>
        <w:t>1.</w:t>
      </w:r>
      <w:r w:rsidRPr="00745773">
        <w:rPr>
          <w:rFonts w:hint="eastAsia"/>
          <w:sz w:val="28"/>
          <w:szCs w:val="28"/>
        </w:rPr>
        <w:t>为图书馆发展建设提出合理化建议并被采纳实行。</w:t>
      </w:r>
    </w:p>
    <w:p w:rsidR="00404FBA" w:rsidRPr="00745773" w:rsidRDefault="00404FBA" w:rsidP="00B22851">
      <w:pPr>
        <w:spacing w:line="360" w:lineRule="auto"/>
        <w:rPr>
          <w:sz w:val="28"/>
          <w:szCs w:val="28"/>
        </w:rPr>
      </w:pPr>
      <w:r>
        <w:rPr>
          <w:sz w:val="28"/>
          <w:szCs w:val="28"/>
        </w:rPr>
        <w:t>2.</w:t>
      </w:r>
      <w:r w:rsidRPr="00745773">
        <w:rPr>
          <w:rFonts w:hint="eastAsia"/>
          <w:sz w:val="28"/>
          <w:szCs w:val="28"/>
        </w:rPr>
        <w:t>图书馆门户网站的维护管理及电子馆刊的出版与管理工作。</w:t>
      </w:r>
    </w:p>
    <w:p w:rsidR="00404FBA" w:rsidRPr="00745773" w:rsidRDefault="00404FBA" w:rsidP="00B22851">
      <w:pPr>
        <w:spacing w:line="360" w:lineRule="auto"/>
        <w:rPr>
          <w:sz w:val="28"/>
          <w:szCs w:val="28"/>
        </w:rPr>
      </w:pPr>
      <w:r>
        <w:rPr>
          <w:sz w:val="28"/>
          <w:szCs w:val="28"/>
        </w:rPr>
        <w:t>3.</w:t>
      </w:r>
      <w:r w:rsidRPr="00745773">
        <w:rPr>
          <w:rFonts w:hint="eastAsia"/>
          <w:sz w:val="28"/>
          <w:szCs w:val="28"/>
        </w:rPr>
        <w:t>图书馆文献信息服务系统及其各功能模块的维护与开发应用。</w:t>
      </w:r>
    </w:p>
    <w:p w:rsidR="00404FBA" w:rsidRPr="00745773" w:rsidRDefault="00404FBA" w:rsidP="00B22851">
      <w:pPr>
        <w:spacing w:line="360" w:lineRule="auto"/>
        <w:rPr>
          <w:sz w:val="28"/>
          <w:szCs w:val="28"/>
        </w:rPr>
      </w:pPr>
      <w:r>
        <w:rPr>
          <w:sz w:val="28"/>
          <w:szCs w:val="28"/>
        </w:rPr>
        <w:t>4.</w:t>
      </w:r>
      <w:r w:rsidRPr="00745773">
        <w:rPr>
          <w:rFonts w:hint="eastAsia"/>
          <w:sz w:val="28"/>
          <w:szCs w:val="28"/>
        </w:rPr>
        <w:t>电子资源、自建数据库的建设、采购、管理与维护工作。</w:t>
      </w:r>
    </w:p>
    <w:p w:rsidR="00404FBA" w:rsidRPr="00745773" w:rsidRDefault="00404FBA" w:rsidP="00B22851">
      <w:pPr>
        <w:spacing w:line="360" w:lineRule="auto"/>
        <w:rPr>
          <w:sz w:val="28"/>
          <w:szCs w:val="28"/>
        </w:rPr>
      </w:pPr>
      <w:r>
        <w:rPr>
          <w:sz w:val="28"/>
          <w:szCs w:val="28"/>
        </w:rPr>
        <w:t>5.</w:t>
      </w:r>
      <w:r w:rsidRPr="00745773">
        <w:rPr>
          <w:rFonts w:hint="eastAsia"/>
          <w:sz w:val="28"/>
          <w:szCs w:val="28"/>
        </w:rPr>
        <w:t>引进数据库的试用统计以及学科评估数据的统计工作。</w:t>
      </w:r>
    </w:p>
    <w:p w:rsidR="00404FBA" w:rsidRPr="00745773" w:rsidRDefault="00404FBA" w:rsidP="00B22851">
      <w:pPr>
        <w:spacing w:line="360" w:lineRule="auto"/>
        <w:rPr>
          <w:sz w:val="28"/>
          <w:szCs w:val="28"/>
        </w:rPr>
      </w:pPr>
      <w:r>
        <w:rPr>
          <w:sz w:val="28"/>
          <w:szCs w:val="28"/>
        </w:rPr>
        <w:t>6.</w:t>
      </w:r>
      <w:r w:rsidRPr="00745773">
        <w:rPr>
          <w:rFonts w:hint="eastAsia"/>
          <w:sz w:val="28"/>
          <w:szCs w:val="28"/>
        </w:rPr>
        <w:t>组织、策划、参与大型阅读推广活动及读者信息素养培训、文献的导读工作。</w:t>
      </w:r>
    </w:p>
    <w:p w:rsidR="00404FBA" w:rsidRPr="00745773" w:rsidRDefault="00404FBA" w:rsidP="00B22851">
      <w:pPr>
        <w:spacing w:line="360" w:lineRule="auto"/>
        <w:rPr>
          <w:sz w:val="28"/>
          <w:szCs w:val="28"/>
        </w:rPr>
      </w:pPr>
      <w:r>
        <w:rPr>
          <w:sz w:val="28"/>
          <w:szCs w:val="28"/>
        </w:rPr>
        <w:t>7.</w:t>
      </w:r>
      <w:r w:rsidRPr="00745773">
        <w:rPr>
          <w:rFonts w:hint="eastAsia"/>
          <w:sz w:val="28"/>
          <w:szCs w:val="28"/>
        </w:rPr>
        <w:t>负责或参与馆藏文献分析、补充及统计工作。</w:t>
      </w:r>
    </w:p>
    <w:p w:rsidR="00404FBA" w:rsidRPr="00745773" w:rsidRDefault="00404FBA" w:rsidP="00B22851">
      <w:pPr>
        <w:spacing w:line="360" w:lineRule="auto"/>
        <w:rPr>
          <w:sz w:val="28"/>
          <w:szCs w:val="28"/>
        </w:rPr>
      </w:pPr>
      <w:r>
        <w:rPr>
          <w:sz w:val="28"/>
          <w:szCs w:val="28"/>
        </w:rPr>
        <w:t>8.</w:t>
      </w:r>
      <w:r w:rsidRPr="00745773">
        <w:rPr>
          <w:rFonts w:hint="eastAsia"/>
          <w:sz w:val="28"/>
          <w:szCs w:val="28"/>
        </w:rPr>
        <w:t>参与制定规章制度及业务规范工作。</w:t>
      </w:r>
    </w:p>
    <w:p w:rsidR="00404FBA" w:rsidRPr="00745773" w:rsidRDefault="00404FBA" w:rsidP="00B22851">
      <w:pPr>
        <w:spacing w:line="360" w:lineRule="auto"/>
        <w:rPr>
          <w:sz w:val="28"/>
          <w:szCs w:val="28"/>
        </w:rPr>
      </w:pPr>
      <w:r>
        <w:rPr>
          <w:sz w:val="28"/>
          <w:szCs w:val="28"/>
        </w:rPr>
        <w:t>9.</w:t>
      </w:r>
      <w:r w:rsidRPr="00745773">
        <w:rPr>
          <w:rFonts w:hint="eastAsia"/>
          <w:sz w:val="28"/>
          <w:szCs w:val="28"/>
        </w:rPr>
        <w:t>阅览室纸质馆藏文献的清点及统计工作。</w:t>
      </w:r>
    </w:p>
    <w:p w:rsidR="00404FBA" w:rsidRPr="00745773" w:rsidRDefault="00404FBA" w:rsidP="00B22851">
      <w:pPr>
        <w:spacing w:line="360" w:lineRule="auto"/>
        <w:rPr>
          <w:sz w:val="28"/>
          <w:szCs w:val="28"/>
        </w:rPr>
      </w:pPr>
      <w:r>
        <w:rPr>
          <w:sz w:val="28"/>
          <w:szCs w:val="28"/>
        </w:rPr>
        <w:t>10.</w:t>
      </w:r>
      <w:r w:rsidRPr="00745773">
        <w:rPr>
          <w:rFonts w:hint="eastAsia"/>
          <w:sz w:val="28"/>
          <w:szCs w:val="28"/>
        </w:rPr>
        <w:t>文献装订、分编、典藏、修补、固定资产申报工作。</w:t>
      </w:r>
    </w:p>
    <w:p w:rsidR="00404FBA" w:rsidRPr="00745773" w:rsidRDefault="00404FBA" w:rsidP="00B22851">
      <w:pPr>
        <w:spacing w:line="360" w:lineRule="auto"/>
        <w:rPr>
          <w:sz w:val="28"/>
          <w:szCs w:val="28"/>
        </w:rPr>
      </w:pPr>
      <w:r>
        <w:rPr>
          <w:sz w:val="28"/>
          <w:szCs w:val="28"/>
        </w:rPr>
        <w:t>11.</w:t>
      </w:r>
      <w:r w:rsidRPr="00745773">
        <w:rPr>
          <w:sz w:val="28"/>
          <w:szCs w:val="28"/>
        </w:rPr>
        <w:t xml:space="preserve">  </w:t>
      </w:r>
      <w:r w:rsidRPr="00745773">
        <w:rPr>
          <w:rFonts w:hint="eastAsia"/>
          <w:sz w:val="28"/>
          <w:szCs w:val="28"/>
        </w:rPr>
        <w:t>负责或参与文献图书采购、分编、验收、典藏工作。</w:t>
      </w:r>
    </w:p>
    <w:p w:rsidR="00404FBA" w:rsidRPr="00745773" w:rsidRDefault="00404FBA" w:rsidP="00B22851">
      <w:pPr>
        <w:spacing w:line="360" w:lineRule="auto"/>
        <w:rPr>
          <w:sz w:val="28"/>
          <w:szCs w:val="28"/>
        </w:rPr>
      </w:pPr>
      <w:r>
        <w:rPr>
          <w:sz w:val="28"/>
          <w:szCs w:val="28"/>
        </w:rPr>
        <w:t>12.</w:t>
      </w:r>
      <w:r w:rsidRPr="00745773">
        <w:rPr>
          <w:sz w:val="28"/>
          <w:szCs w:val="28"/>
        </w:rPr>
        <w:t>CALIS</w:t>
      </w:r>
      <w:r w:rsidRPr="00745773">
        <w:rPr>
          <w:rFonts w:hint="eastAsia"/>
          <w:sz w:val="28"/>
          <w:szCs w:val="28"/>
        </w:rPr>
        <w:t>联合目录数据建设及维护工作。</w:t>
      </w:r>
    </w:p>
    <w:p w:rsidR="00404FBA" w:rsidRPr="00745773" w:rsidRDefault="00404FBA" w:rsidP="00B22851">
      <w:pPr>
        <w:spacing w:line="360" w:lineRule="auto"/>
        <w:rPr>
          <w:sz w:val="28"/>
          <w:szCs w:val="28"/>
        </w:rPr>
      </w:pPr>
      <w:r>
        <w:rPr>
          <w:sz w:val="28"/>
          <w:szCs w:val="28"/>
        </w:rPr>
        <w:t>13.</w:t>
      </w:r>
      <w:r w:rsidRPr="00745773">
        <w:rPr>
          <w:rFonts w:hint="eastAsia"/>
          <w:sz w:val="28"/>
          <w:szCs w:val="28"/>
        </w:rPr>
        <w:t>图书馆本地应用服务的安全防护及硬件防火墙管理工作。</w:t>
      </w:r>
    </w:p>
    <w:p w:rsidR="00404FBA" w:rsidRPr="00745773" w:rsidRDefault="00404FBA" w:rsidP="00B22851">
      <w:pPr>
        <w:spacing w:line="360" w:lineRule="auto"/>
        <w:rPr>
          <w:sz w:val="28"/>
          <w:szCs w:val="28"/>
        </w:rPr>
      </w:pPr>
      <w:r>
        <w:rPr>
          <w:sz w:val="28"/>
          <w:szCs w:val="28"/>
        </w:rPr>
        <w:t>14.</w:t>
      </w:r>
      <w:r w:rsidRPr="00745773">
        <w:rPr>
          <w:rFonts w:hint="eastAsia"/>
          <w:sz w:val="28"/>
          <w:szCs w:val="28"/>
        </w:rPr>
        <w:t>参与参考咨询、馆际互借及信息传递服务工作。</w:t>
      </w:r>
    </w:p>
    <w:p w:rsidR="00404FBA" w:rsidRPr="00745773" w:rsidRDefault="00404FBA" w:rsidP="00B22851">
      <w:pPr>
        <w:spacing w:line="360" w:lineRule="auto"/>
        <w:rPr>
          <w:sz w:val="28"/>
          <w:szCs w:val="28"/>
        </w:rPr>
      </w:pPr>
      <w:r>
        <w:rPr>
          <w:sz w:val="28"/>
          <w:szCs w:val="28"/>
        </w:rPr>
        <w:t>15.</w:t>
      </w:r>
      <w:r w:rsidRPr="00745773">
        <w:rPr>
          <w:rFonts w:hint="eastAsia"/>
          <w:sz w:val="28"/>
          <w:szCs w:val="28"/>
        </w:rPr>
        <w:t>电子数据库培训以及推广工作、配合部门开展大型读者阅读推广工作。</w:t>
      </w:r>
    </w:p>
    <w:p w:rsidR="00404FBA" w:rsidRPr="00745773" w:rsidRDefault="00404FBA" w:rsidP="00B22851">
      <w:pPr>
        <w:spacing w:line="360" w:lineRule="auto"/>
        <w:rPr>
          <w:sz w:val="28"/>
          <w:szCs w:val="28"/>
        </w:rPr>
      </w:pPr>
      <w:r>
        <w:rPr>
          <w:sz w:val="28"/>
          <w:szCs w:val="28"/>
        </w:rPr>
        <w:t>16.</w:t>
      </w:r>
      <w:r w:rsidRPr="00745773">
        <w:rPr>
          <w:rFonts w:hint="eastAsia"/>
          <w:sz w:val="28"/>
          <w:szCs w:val="28"/>
        </w:rPr>
        <w:t>负责或参与全校新生入学教育以及毕业生离校工作。</w:t>
      </w:r>
    </w:p>
    <w:p w:rsidR="00404FBA" w:rsidRPr="00745773" w:rsidRDefault="00404FBA" w:rsidP="00B22851">
      <w:pPr>
        <w:spacing w:line="360" w:lineRule="auto"/>
        <w:rPr>
          <w:sz w:val="28"/>
          <w:szCs w:val="28"/>
        </w:rPr>
      </w:pPr>
      <w:r>
        <w:rPr>
          <w:sz w:val="28"/>
          <w:szCs w:val="28"/>
        </w:rPr>
        <w:t>17.</w:t>
      </w:r>
      <w:r w:rsidRPr="00745773">
        <w:rPr>
          <w:rFonts w:hint="eastAsia"/>
          <w:sz w:val="28"/>
          <w:szCs w:val="28"/>
        </w:rPr>
        <w:t>开展业务研究，撰写调研报告或专业论文并发表；或编著本专业或相近专业学术著作（译著、教材）并正式出版（指有</w:t>
      </w:r>
      <w:r w:rsidRPr="00745773">
        <w:rPr>
          <w:sz w:val="28"/>
          <w:szCs w:val="28"/>
        </w:rPr>
        <w:t>ISBN</w:t>
      </w:r>
      <w:r w:rsidRPr="00745773">
        <w:rPr>
          <w:rFonts w:hint="eastAsia"/>
          <w:sz w:val="28"/>
          <w:szCs w:val="28"/>
        </w:rPr>
        <w:t>标准书号）；或在省级以上学会专业论文评选中获得三等及以上奖励。</w:t>
      </w:r>
    </w:p>
    <w:p w:rsidR="00404FBA" w:rsidRPr="00745773" w:rsidRDefault="00404FBA" w:rsidP="00B22851">
      <w:pPr>
        <w:spacing w:line="360" w:lineRule="auto"/>
        <w:rPr>
          <w:sz w:val="28"/>
          <w:szCs w:val="28"/>
        </w:rPr>
      </w:pPr>
      <w:r>
        <w:rPr>
          <w:sz w:val="28"/>
          <w:szCs w:val="28"/>
        </w:rPr>
        <w:t>18.</w:t>
      </w:r>
      <w:r w:rsidRPr="00745773">
        <w:rPr>
          <w:rFonts w:hint="eastAsia"/>
          <w:sz w:val="28"/>
          <w:szCs w:val="28"/>
        </w:rPr>
        <w:t>主持或参与国家级、省级、市级课题，做好科研工作。</w:t>
      </w:r>
    </w:p>
    <w:p w:rsidR="00404FBA" w:rsidRPr="00745773" w:rsidRDefault="00404FBA" w:rsidP="00B22851">
      <w:pPr>
        <w:spacing w:line="360" w:lineRule="auto"/>
        <w:rPr>
          <w:sz w:val="28"/>
          <w:szCs w:val="28"/>
        </w:rPr>
      </w:pPr>
      <w:r>
        <w:rPr>
          <w:rFonts w:hint="eastAsia"/>
          <w:sz w:val="28"/>
          <w:szCs w:val="28"/>
        </w:rPr>
        <w:t>五、图书系列</w:t>
      </w:r>
      <w:r w:rsidRPr="00745773">
        <w:rPr>
          <w:rFonts w:hint="eastAsia"/>
          <w:sz w:val="28"/>
          <w:szCs w:val="28"/>
        </w:rPr>
        <w:t>八级岗位工作：（完成下列工作之三项）</w:t>
      </w:r>
    </w:p>
    <w:p w:rsidR="00404FBA" w:rsidRPr="00745773" w:rsidRDefault="00404FBA" w:rsidP="00B22851">
      <w:pPr>
        <w:spacing w:line="360" w:lineRule="auto"/>
        <w:rPr>
          <w:sz w:val="28"/>
          <w:szCs w:val="28"/>
        </w:rPr>
      </w:pPr>
      <w:r>
        <w:rPr>
          <w:sz w:val="28"/>
          <w:szCs w:val="28"/>
        </w:rPr>
        <w:t>1.</w:t>
      </w:r>
      <w:r w:rsidRPr="00745773">
        <w:rPr>
          <w:rFonts w:hint="eastAsia"/>
          <w:sz w:val="28"/>
          <w:szCs w:val="28"/>
        </w:rPr>
        <w:t>为图书馆发展建设提出合理化建议并被采纳实行。</w:t>
      </w:r>
    </w:p>
    <w:p w:rsidR="00404FBA" w:rsidRPr="00745773" w:rsidRDefault="00404FBA" w:rsidP="00B22851">
      <w:pPr>
        <w:spacing w:line="360" w:lineRule="auto"/>
        <w:rPr>
          <w:sz w:val="28"/>
          <w:szCs w:val="28"/>
        </w:rPr>
      </w:pPr>
      <w:r>
        <w:rPr>
          <w:sz w:val="28"/>
          <w:szCs w:val="28"/>
        </w:rPr>
        <w:t>2.</w:t>
      </w:r>
      <w:r w:rsidRPr="00745773">
        <w:rPr>
          <w:rFonts w:hint="eastAsia"/>
          <w:sz w:val="28"/>
          <w:szCs w:val="28"/>
        </w:rPr>
        <w:t>图书馆文献信息服务系统管理与维护工作。</w:t>
      </w:r>
    </w:p>
    <w:p w:rsidR="00404FBA" w:rsidRPr="00745773" w:rsidRDefault="00404FBA" w:rsidP="00B22851">
      <w:pPr>
        <w:spacing w:line="360" w:lineRule="auto"/>
        <w:rPr>
          <w:sz w:val="28"/>
          <w:szCs w:val="28"/>
        </w:rPr>
      </w:pPr>
      <w:r>
        <w:rPr>
          <w:sz w:val="28"/>
          <w:szCs w:val="28"/>
        </w:rPr>
        <w:t>3.</w:t>
      </w:r>
      <w:r w:rsidRPr="00745773">
        <w:rPr>
          <w:rFonts w:hint="eastAsia"/>
          <w:sz w:val="28"/>
          <w:szCs w:val="28"/>
        </w:rPr>
        <w:t>图书馆应用系统、数据库平台的安装、调试和维护工作。</w:t>
      </w:r>
    </w:p>
    <w:p w:rsidR="00404FBA" w:rsidRPr="00745773" w:rsidRDefault="00404FBA" w:rsidP="00B22851">
      <w:pPr>
        <w:spacing w:line="360" w:lineRule="auto"/>
        <w:rPr>
          <w:sz w:val="28"/>
          <w:szCs w:val="28"/>
        </w:rPr>
      </w:pPr>
      <w:r>
        <w:rPr>
          <w:sz w:val="28"/>
          <w:szCs w:val="28"/>
        </w:rPr>
        <w:t>4.</w:t>
      </w:r>
      <w:r w:rsidRPr="00745773">
        <w:rPr>
          <w:rFonts w:hint="eastAsia"/>
          <w:sz w:val="28"/>
          <w:szCs w:val="28"/>
        </w:rPr>
        <w:t>组织、策划、参与大型阅读推广活动及读者信息素养培训、文献的导读、推荐工作。</w:t>
      </w:r>
    </w:p>
    <w:p w:rsidR="00404FBA" w:rsidRPr="00745773" w:rsidRDefault="00404FBA" w:rsidP="00B22851">
      <w:pPr>
        <w:spacing w:line="360" w:lineRule="auto"/>
        <w:rPr>
          <w:sz w:val="28"/>
          <w:szCs w:val="28"/>
        </w:rPr>
      </w:pPr>
      <w:r>
        <w:rPr>
          <w:sz w:val="28"/>
          <w:szCs w:val="28"/>
        </w:rPr>
        <w:t>5.</w:t>
      </w:r>
      <w:r w:rsidRPr="00745773">
        <w:rPr>
          <w:rFonts w:hint="eastAsia"/>
          <w:sz w:val="28"/>
          <w:szCs w:val="28"/>
        </w:rPr>
        <w:t>文献的收集、整理、政府采购、验收、分编、典藏等工作。</w:t>
      </w:r>
    </w:p>
    <w:p w:rsidR="00404FBA" w:rsidRPr="00745773" w:rsidRDefault="00404FBA" w:rsidP="00B22851">
      <w:pPr>
        <w:spacing w:line="360" w:lineRule="auto"/>
        <w:rPr>
          <w:sz w:val="28"/>
          <w:szCs w:val="28"/>
        </w:rPr>
      </w:pPr>
      <w:r>
        <w:rPr>
          <w:sz w:val="28"/>
          <w:szCs w:val="28"/>
        </w:rPr>
        <w:t>6.</w:t>
      </w:r>
      <w:r w:rsidRPr="00745773">
        <w:rPr>
          <w:sz w:val="28"/>
          <w:szCs w:val="28"/>
        </w:rPr>
        <w:t xml:space="preserve"> CALIS</w:t>
      </w:r>
      <w:r w:rsidRPr="00745773">
        <w:rPr>
          <w:rFonts w:hint="eastAsia"/>
          <w:sz w:val="28"/>
          <w:szCs w:val="28"/>
        </w:rPr>
        <w:t>联合目录数据建设及维护工作。</w:t>
      </w:r>
    </w:p>
    <w:p w:rsidR="00404FBA" w:rsidRPr="00745773" w:rsidRDefault="00404FBA" w:rsidP="00B22851">
      <w:pPr>
        <w:spacing w:line="360" w:lineRule="auto"/>
        <w:rPr>
          <w:sz w:val="28"/>
          <w:szCs w:val="28"/>
        </w:rPr>
      </w:pPr>
      <w:r>
        <w:rPr>
          <w:sz w:val="28"/>
          <w:szCs w:val="28"/>
        </w:rPr>
        <w:t>7.</w:t>
      </w:r>
      <w:r w:rsidRPr="00745773">
        <w:rPr>
          <w:rFonts w:hint="eastAsia"/>
          <w:sz w:val="28"/>
          <w:szCs w:val="28"/>
        </w:rPr>
        <w:t>负责或参与馆藏文献分析、补充及统计工作。</w:t>
      </w:r>
    </w:p>
    <w:p w:rsidR="00404FBA" w:rsidRPr="00745773" w:rsidRDefault="00404FBA" w:rsidP="00B22851">
      <w:pPr>
        <w:spacing w:line="360" w:lineRule="auto"/>
        <w:rPr>
          <w:sz w:val="28"/>
          <w:szCs w:val="28"/>
        </w:rPr>
      </w:pPr>
      <w:r>
        <w:rPr>
          <w:sz w:val="28"/>
          <w:szCs w:val="28"/>
        </w:rPr>
        <w:t>8.</w:t>
      </w:r>
      <w:r w:rsidRPr="00745773">
        <w:rPr>
          <w:rFonts w:hint="eastAsia"/>
          <w:sz w:val="28"/>
          <w:szCs w:val="28"/>
        </w:rPr>
        <w:t>图书馆网络地址及账号的管理与网络运营维护工作。</w:t>
      </w:r>
    </w:p>
    <w:p w:rsidR="00404FBA" w:rsidRPr="00745773" w:rsidRDefault="00404FBA" w:rsidP="00B22851">
      <w:pPr>
        <w:spacing w:line="360" w:lineRule="auto"/>
        <w:rPr>
          <w:sz w:val="28"/>
          <w:szCs w:val="28"/>
        </w:rPr>
      </w:pPr>
      <w:r>
        <w:rPr>
          <w:sz w:val="28"/>
          <w:szCs w:val="28"/>
        </w:rPr>
        <w:t>9.</w:t>
      </w:r>
      <w:r w:rsidRPr="00745773">
        <w:rPr>
          <w:rFonts w:hint="eastAsia"/>
          <w:sz w:val="28"/>
          <w:szCs w:val="28"/>
        </w:rPr>
        <w:t>网页维护、信息发布工作。</w:t>
      </w:r>
    </w:p>
    <w:p w:rsidR="00404FBA" w:rsidRPr="00745773" w:rsidRDefault="00404FBA" w:rsidP="00B22851">
      <w:pPr>
        <w:spacing w:line="360" w:lineRule="auto"/>
        <w:rPr>
          <w:sz w:val="28"/>
          <w:szCs w:val="28"/>
        </w:rPr>
      </w:pPr>
      <w:r>
        <w:rPr>
          <w:sz w:val="28"/>
          <w:szCs w:val="28"/>
        </w:rPr>
        <w:t>10.</w:t>
      </w:r>
      <w:r w:rsidRPr="00745773">
        <w:rPr>
          <w:rFonts w:hint="eastAsia"/>
          <w:sz w:val="28"/>
          <w:szCs w:val="28"/>
        </w:rPr>
        <w:t>开展线上、线下信息咨询工作。</w:t>
      </w:r>
    </w:p>
    <w:p w:rsidR="00404FBA" w:rsidRPr="00745773" w:rsidRDefault="00404FBA" w:rsidP="00B22851">
      <w:pPr>
        <w:spacing w:line="360" w:lineRule="auto"/>
        <w:rPr>
          <w:sz w:val="28"/>
          <w:szCs w:val="28"/>
        </w:rPr>
      </w:pPr>
      <w:r>
        <w:rPr>
          <w:sz w:val="28"/>
          <w:szCs w:val="28"/>
        </w:rPr>
        <w:t>11.</w:t>
      </w:r>
      <w:r w:rsidRPr="00745773">
        <w:rPr>
          <w:rFonts w:hint="eastAsia"/>
          <w:sz w:val="28"/>
          <w:szCs w:val="28"/>
        </w:rPr>
        <w:t>电子资源培训及推广工作。</w:t>
      </w:r>
    </w:p>
    <w:p w:rsidR="00404FBA" w:rsidRPr="00745773" w:rsidRDefault="00404FBA" w:rsidP="00B22851">
      <w:pPr>
        <w:spacing w:line="360" w:lineRule="auto"/>
        <w:rPr>
          <w:sz w:val="28"/>
          <w:szCs w:val="28"/>
        </w:rPr>
      </w:pPr>
      <w:r>
        <w:rPr>
          <w:sz w:val="28"/>
          <w:szCs w:val="28"/>
        </w:rPr>
        <w:t>12.</w:t>
      </w:r>
      <w:r w:rsidRPr="00745773">
        <w:rPr>
          <w:rFonts w:hint="eastAsia"/>
          <w:sz w:val="28"/>
          <w:szCs w:val="28"/>
        </w:rPr>
        <w:t>接收国内外图书捐赠的相关工作。</w:t>
      </w:r>
    </w:p>
    <w:p w:rsidR="00404FBA" w:rsidRPr="00745773" w:rsidRDefault="00404FBA" w:rsidP="00B22851">
      <w:pPr>
        <w:spacing w:line="360" w:lineRule="auto"/>
        <w:rPr>
          <w:sz w:val="28"/>
          <w:szCs w:val="28"/>
        </w:rPr>
      </w:pPr>
      <w:r>
        <w:rPr>
          <w:sz w:val="28"/>
          <w:szCs w:val="28"/>
        </w:rPr>
        <w:t>13.</w:t>
      </w:r>
      <w:r w:rsidRPr="00745773">
        <w:rPr>
          <w:rFonts w:hint="eastAsia"/>
          <w:sz w:val="28"/>
          <w:szCs w:val="28"/>
        </w:rPr>
        <w:t>读者服务的相关管理工作。</w:t>
      </w:r>
    </w:p>
    <w:p w:rsidR="00404FBA" w:rsidRPr="00745773" w:rsidRDefault="00404FBA" w:rsidP="00B22851">
      <w:pPr>
        <w:spacing w:line="360" w:lineRule="auto"/>
        <w:rPr>
          <w:sz w:val="28"/>
          <w:szCs w:val="28"/>
        </w:rPr>
      </w:pPr>
      <w:r>
        <w:rPr>
          <w:sz w:val="28"/>
          <w:szCs w:val="28"/>
        </w:rPr>
        <w:t>14.</w:t>
      </w:r>
      <w:r w:rsidRPr="00745773">
        <w:rPr>
          <w:rFonts w:hint="eastAsia"/>
          <w:sz w:val="28"/>
          <w:szCs w:val="28"/>
        </w:rPr>
        <w:t>图书馆的档案管理、办公室的日常管理工作。</w:t>
      </w:r>
    </w:p>
    <w:p w:rsidR="00404FBA" w:rsidRPr="00745773" w:rsidRDefault="00404FBA" w:rsidP="00B22851">
      <w:pPr>
        <w:spacing w:line="360" w:lineRule="auto"/>
        <w:rPr>
          <w:sz w:val="28"/>
          <w:szCs w:val="28"/>
        </w:rPr>
      </w:pPr>
      <w:r>
        <w:rPr>
          <w:sz w:val="28"/>
          <w:szCs w:val="28"/>
        </w:rPr>
        <w:t>15.</w:t>
      </w:r>
      <w:r w:rsidRPr="00745773">
        <w:rPr>
          <w:rFonts w:hint="eastAsia"/>
          <w:sz w:val="28"/>
          <w:szCs w:val="28"/>
        </w:rPr>
        <w:t>阅览室纸质馆藏文献的清点及统计工作。</w:t>
      </w:r>
    </w:p>
    <w:p w:rsidR="00404FBA" w:rsidRPr="00745773" w:rsidRDefault="00404FBA" w:rsidP="00B22851">
      <w:pPr>
        <w:spacing w:line="360" w:lineRule="auto"/>
        <w:rPr>
          <w:sz w:val="28"/>
          <w:szCs w:val="28"/>
        </w:rPr>
      </w:pPr>
      <w:r>
        <w:rPr>
          <w:sz w:val="28"/>
          <w:szCs w:val="28"/>
        </w:rPr>
        <w:t>16.</w:t>
      </w:r>
      <w:r w:rsidRPr="00745773">
        <w:rPr>
          <w:rFonts w:hint="eastAsia"/>
          <w:sz w:val="28"/>
          <w:szCs w:val="28"/>
        </w:rPr>
        <w:t>文献装订、分编、典藏、修补、固定资产申报工作。</w:t>
      </w:r>
    </w:p>
    <w:p w:rsidR="00404FBA" w:rsidRPr="00745773" w:rsidRDefault="00404FBA" w:rsidP="00B22851">
      <w:pPr>
        <w:spacing w:line="360" w:lineRule="auto"/>
        <w:rPr>
          <w:sz w:val="28"/>
          <w:szCs w:val="28"/>
        </w:rPr>
      </w:pPr>
      <w:r>
        <w:rPr>
          <w:sz w:val="28"/>
          <w:szCs w:val="28"/>
        </w:rPr>
        <w:t>17.</w:t>
      </w:r>
      <w:r w:rsidRPr="00745773">
        <w:rPr>
          <w:rFonts w:hint="eastAsia"/>
          <w:sz w:val="28"/>
          <w:szCs w:val="28"/>
        </w:rPr>
        <w:t>开展业务研究，撰写调研报告或专业论文并发表；或编著本专业或相近专业学术著作（译著、教材）并正式出版（指有</w:t>
      </w:r>
      <w:r w:rsidRPr="00745773">
        <w:rPr>
          <w:sz w:val="28"/>
          <w:szCs w:val="28"/>
        </w:rPr>
        <w:t>ISBN</w:t>
      </w:r>
      <w:r w:rsidRPr="00745773">
        <w:rPr>
          <w:rFonts w:hint="eastAsia"/>
          <w:sz w:val="28"/>
          <w:szCs w:val="28"/>
        </w:rPr>
        <w:t>标准书号）；或在市级以上学会专业论文评选中获得三等及以上奖励。</w:t>
      </w:r>
    </w:p>
    <w:p w:rsidR="00404FBA" w:rsidRPr="00745773" w:rsidRDefault="00404FBA" w:rsidP="00B22851">
      <w:pPr>
        <w:spacing w:line="360" w:lineRule="auto"/>
        <w:rPr>
          <w:sz w:val="28"/>
          <w:szCs w:val="28"/>
        </w:rPr>
      </w:pPr>
      <w:r>
        <w:rPr>
          <w:sz w:val="28"/>
          <w:szCs w:val="28"/>
        </w:rPr>
        <w:t>18.</w:t>
      </w:r>
      <w:r w:rsidRPr="00745773">
        <w:rPr>
          <w:rFonts w:hint="eastAsia"/>
          <w:sz w:val="28"/>
          <w:szCs w:val="28"/>
        </w:rPr>
        <w:t>参与国家级、省级、市级、校级课题研究，做好科研工作。</w:t>
      </w:r>
    </w:p>
    <w:p w:rsidR="00404FBA" w:rsidRPr="00745773" w:rsidRDefault="00404FBA" w:rsidP="00B22851">
      <w:pPr>
        <w:spacing w:line="360" w:lineRule="auto"/>
        <w:rPr>
          <w:sz w:val="28"/>
          <w:szCs w:val="28"/>
        </w:rPr>
      </w:pPr>
      <w:r>
        <w:rPr>
          <w:rFonts w:hint="eastAsia"/>
          <w:sz w:val="28"/>
          <w:szCs w:val="28"/>
        </w:rPr>
        <w:t>六、图书系列</w:t>
      </w:r>
      <w:r w:rsidRPr="00745773">
        <w:rPr>
          <w:rFonts w:hint="eastAsia"/>
          <w:sz w:val="28"/>
          <w:szCs w:val="28"/>
        </w:rPr>
        <w:t>九级岗位工作：（完成下列工作之三项）</w:t>
      </w:r>
    </w:p>
    <w:p w:rsidR="00404FBA" w:rsidRPr="00745773" w:rsidRDefault="00404FBA" w:rsidP="00B22851">
      <w:pPr>
        <w:spacing w:line="360" w:lineRule="auto"/>
        <w:rPr>
          <w:sz w:val="28"/>
          <w:szCs w:val="28"/>
        </w:rPr>
      </w:pPr>
      <w:r>
        <w:rPr>
          <w:sz w:val="28"/>
          <w:szCs w:val="28"/>
        </w:rPr>
        <w:t>1.</w:t>
      </w:r>
      <w:r w:rsidRPr="00745773">
        <w:rPr>
          <w:rFonts w:hint="eastAsia"/>
          <w:sz w:val="28"/>
          <w:szCs w:val="28"/>
        </w:rPr>
        <w:t>为图书馆发展建设提出合理化建议并被采纳实行。</w:t>
      </w:r>
    </w:p>
    <w:p w:rsidR="00404FBA" w:rsidRPr="00745773" w:rsidRDefault="00404FBA" w:rsidP="00B22851">
      <w:pPr>
        <w:spacing w:line="360" w:lineRule="auto"/>
        <w:rPr>
          <w:sz w:val="28"/>
          <w:szCs w:val="28"/>
        </w:rPr>
      </w:pPr>
      <w:r>
        <w:rPr>
          <w:sz w:val="28"/>
          <w:szCs w:val="28"/>
        </w:rPr>
        <w:t>2.</w:t>
      </w:r>
      <w:r w:rsidRPr="00745773">
        <w:rPr>
          <w:rFonts w:hint="eastAsia"/>
          <w:sz w:val="28"/>
          <w:szCs w:val="28"/>
        </w:rPr>
        <w:t>期刊阅览管理工作。</w:t>
      </w:r>
    </w:p>
    <w:p w:rsidR="00404FBA" w:rsidRPr="00745773" w:rsidRDefault="00404FBA" w:rsidP="00B22851">
      <w:pPr>
        <w:spacing w:line="360" w:lineRule="auto"/>
        <w:rPr>
          <w:sz w:val="28"/>
          <w:szCs w:val="28"/>
        </w:rPr>
      </w:pPr>
      <w:r>
        <w:rPr>
          <w:sz w:val="28"/>
          <w:szCs w:val="28"/>
        </w:rPr>
        <w:t>3.</w:t>
      </w:r>
      <w:r w:rsidRPr="00745773">
        <w:rPr>
          <w:rFonts w:hint="eastAsia"/>
          <w:sz w:val="28"/>
          <w:szCs w:val="28"/>
        </w:rPr>
        <w:t>文献的流通阅览管理工作。</w:t>
      </w:r>
    </w:p>
    <w:p w:rsidR="00404FBA" w:rsidRPr="00745773" w:rsidRDefault="00404FBA" w:rsidP="00B22851">
      <w:pPr>
        <w:spacing w:line="360" w:lineRule="auto"/>
        <w:rPr>
          <w:sz w:val="28"/>
          <w:szCs w:val="28"/>
        </w:rPr>
      </w:pPr>
      <w:r>
        <w:rPr>
          <w:sz w:val="28"/>
          <w:szCs w:val="28"/>
        </w:rPr>
        <w:t>4.</w:t>
      </w:r>
      <w:r w:rsidRPr="00745773">
        <w:rPr>
          <w:rFonts w:hint="eastAsia"/>
          <w:sz w:val="28"/>
          <w:szCs w:val="28"/>
        </w:rPr>
        <w:t>文献的加工工作。（负责或参与纸质图书的验收、加工工作）。</w:t>
      </w:r>
    </w:p>
    <w:p w:rsidR="00404FBA" w:rsidRPr="00745773" w:rsidRDefault="00404FBA" w:rsidP="00B22851">
      <w:pPr>
        <w:spacing w:line="360" w:lineRule="auto"/>
        <w:rPr>
          <w:sz w:val="28"/>
          <w:szCs w:val="28"/>
        </w:rPr>
      </w:pPr>
      <w:r>
        <w:rPr>
          <w:sz w:val="28"/>
          <w:szCs w:val="28"/>
        </w:rPr>
        <w:t>5.</w:t>
      </w:r>
      <w:r w:rsidRPr="00745773">
        <w:rPr>
          <w:rFonts w:hint="eastAsia"/>
          <w:sz w:val="28"/>
          <w:szCs w:val="28"/>
        </w:rPr>
        <w:t>组织、策划、参与大型阅读推广活动及读者信息素养培训、文献的导读、推荐工作。</w:t>
      </w:r>
    </w:p>
    <w:p w:rsidR="00404FBA" w:rsidRPr="00745773" w:rsidRDefault="00404FBA" w:rsidP="00B22851">
      <w:pPr>
        <w:spacing w:line="360" w:lineRule="auto"/>
        <w:rPr>
          <w:sz w:val="28"/>
          <w:szCs w:val="28"/>
        </w:rPr>
      </w:pPr>
      <w:r>
        <w:rPr>
          <w:sz w:val="28"/>
          <w:szCs w:val="28"/>
        </w:rPr>
        <w:t>6.</w:t>
      </w:r>
      <w:r w:rsidRPr="00745773">
        <w:rPr>
          <w:rFonts w:hint="eastAsia"/>
          <w:sz w:val="28"/>
          <w:szCs w:val="28"/>
        </w:rPr>
        <w:t>参与图书馆自动化相关设备的管理与维护工作。</w:t>
      </w:r>
    </w:p>
    <w:p w:rsidR="00404FBA" w:rsidRPr="00745773" w:rsidRDefault="00404FBA" w:rsidP="00B22851">
      <w:pPr>
        <w:spacing w:line="360" w:lineRule="auto"/>
        <w:rPr>
          <w:sz w:val="28"/>
          <w:szCs w:val="28"/>
        </w:rPr>
      </w:pPr>
      <w:r>
        <w:rPr>
          <w:sz w:val="28"/>
          <w:szCs w:val="28"/>
        </w:rPr>
        <w:t>7.</w:t>
      </w:r>
      <w:r w:rsidRPr="00745773">
        <w:rPr>
          <w:rFonts w:hint="eastAsia"/>
          <w:sz w:val="28"/>
          <w:szCs w:val="28"/>
        </w:rPr>
        <w:t>一卡通、门禁系统及设备的管理与维护工作。</w:t>
      </w:r>
    </w:p>
    <w:p w:rsidR="00404FBA" w:rsidRPr="00745773" w:rsidRDefault="00404FBA" w:rsidP="00B22851">
      <w:pPr>
        <w:spacing w:line="360" w:lineRule="auto"/>
        <w:rPr>
          <w:sz w:val="28"/>
          <w:szCs w:val="28"/>
        </w:rPr>
      </w:pPr>
      <w:r>
        <w:rPr>
          <w:sz w:val="28"/>
          <w:szCs w:val="28"/>
        </w:rPr>
        <w:t>8.</w:t>
      </w:r>
      <w:r w:rsidRPr="00745773">
        <w:rPr>
          <w:rFonts w:hint="eastAsia"/>
          <w:sz w:val="28"/>
          <w:szCs w:val="28"/>
        </w:rPr>
        <w:t>馆际互借的读者服务工作以及馆际之间沟通工作。</w:t>
      </w:r>
    </w:p>
    <w:p w:rsidR="00404FBA" w:rsidRPr="00745773" w:rsidRDefault="00404FBA" w:rsidP="00B22851">
      <w:pPr>
        <w:spacing w:line="360" w:lineRule="auto"/>
        <w:rPr>
          <w:sz w:val="28"/>
          <w:szCs w:val="28"/>
        </w:rPr>
      </w:pPr>
      <w:r>
        <w:rPr>
          <w:sz w:val="28"/>
          <w:szCs w:val="28"/>
        </w:rPr>
        <w:t>9.</w:t>
      </w:r>
      <w:r w:rsidRPr="00745773">
        <w:rPr>
          <w:rFonts w:hint="eastAsia"/>
          <w:sz w:val="28"/>
          <w:szCs w:val="28"/>
        </w:rPr>
        <w:t>文献信息服务系统相关业务模块的数据维护工作。</w:t>
      </w:r>
    </w:p>
    <w:p w:rsidR="00404FBA" w:rsidRPr="00745773" w:rsidRDefault="00404FBA" w:rsidP="00B22851">
      <w:pPr>
        <w:spacing w:line="360" w:lineRule="auto"/>
        <w:rPr>
          <w:sz w:val="28"/>
          <w:szCs w:val="28"/>
        </w:rPr>
      </w:pPr>
      <w:r>
        <w:rPr>
          <w:sz w:val="28"/>
          <w:szCs w:val="28"/>
        </w:rPr>
        <w:t>10.</w:t>
      </w:r>
      <w:r w:rsidRPr="00745773">
        <w:rPr>
          <w:rFonts w:hint="eastAsia"/>
          <w:sz w:val="28"/>
          <w:szCs w:val="28"/>
        </w:rPr>
        <w:t>文献的收集、整理、政府采购、验收、分编、典藏等工作。</w:t>
      </w:r>
    </w:p>
    <w:p w:rsidR="00404FBA" w:rsidRPr="00745773" w:rsidRDefault="00404FBA" w:rsidP="00B22851">
      <w:pPr>
        <w:spacing w:line="360" w:lineRule="auto"/>
        <w:rPr>
          <w:sz w:val="28"/>
          <w:szCs w:val="28"/>
        </w:rPr>
      </w:pPr>
      <w:r>
        <w:rPr>
          <w:sz w:val="28"/>
          <w:szCs w:val="28"/>
        </w:rPr>
        <w:t>11.</w:t>
      </w:r>
      <w:r w:rsidRPr="00745773">
        <w:rPr>
          <w:rFonts w:hint="eastAsia"/>
          <w:sz w:val="28"/>
          <w:szCs w:val="28"/>
        </w:rPr>
        <w:t>参与读者注册、注销及信息维护工作。</w:t>
      </w:r>
    </w:p>
    <w:p w:rsidR="00404FBA" w:rsidRPr="00745773" w:rsidRDefault="00404FBA" w:rsidP="00B22851">
      <w:pPr>
        <w:spacing w:line="360" w:lineRule="auto"/>
        <w:rPr>
          <w:sz w:val="28"/>
          <w:szCs w:val="28"/>
        </w:rPr>
      </w:pPr>
      <w:r>
        <w:rPr>
          <w:sz w:val="28"/>
          <w:szCs w:val="28"/>
        </w:rPr>
        <w:t>12.</w:t>
      </w:r>
      <w:r w:rsidRPr="00745773">
        <w:rPr>
          <w:rFonts w:hint="eastAsia"/>
          <w:sz w:val="28"/>
          <w:szCs w:val="28"/>
        </w:rPr>
        <w:t>参与全校新生入馆教育。</w:t>
      </w:r>
    </w:p>
    <w:p w:rsidR="00404FBA" w:rsidRPr="00745773" w:rsidRDefault="00404FBA" w:rsidP="00B22851">
      <w:pPr>
        <w:spacing w:line="360" w:lineRule="auto"/>
        <w:rPr>
          <w:sz w:val="28"/>
          <w:szCs w:val="28"/>
        </w:rPr>
      </w:pPr>
      <w:r>
        <w:rPr>
          <w:sz w:val="28"/>
          <w:szCs w:val="28"/>
        </w:rPr>
        <w:t>13.</w:t>
      </w:r>
      <w:r w:rsidRPr="00745773">
        <w:rPr>
          <w:rFonts w:hint="eastAsia"/>
          <w:sz w:val="28"/>
          <w:szCs w:val="28"/>
        </w:rPr>
        <w:t>总咨询台工作，解答读者咨询问题及日常还书、超期</w:t>
      </w:r>
      <w:r w:rsidRPr="00745773">
        <w:rPr>
          <w:sz w:val="28"/>
          <w:szCs w:val="28"/>
        </w:rPr>
        <w:t xml:space="preserve"> </w:t>
      </w:r>
      <w:r w:rsidRPr="00745773">
        <w:rPr>
          <w:rFonts w:hint="eastAsia"/>
          <w:sz w:val="28"/>
          <w:szCs w:val="28"/>
        </w:rPr>
        <w:t>罚款、遗失赔偿工作。</w:t>
      </w:r>
    </w:p>
    <w:p w:rsidR="00404FBA" w:rsidRPr="00745773" w:rsidRDefault="00404FBA" w:rsidP="00B22851">
      <w:pPr>
        <w:spacing w:line="360" w:lineRule="auto"/>
        <w:rPr>
          <w:sz w:val="28"/>
          <w:szCs w:val="28"/>
        </w:rPr>
      </w:pPr>
      <w:r>
        <w:rPr>
          <w:sz w:val="28"/>
          <w:szCs w:val="28"/>
        </w:rPr>
        <w:t>14.</w:t>
      </w:r>
      <w:r w:rsidRPr="00745773">
        <w:rPr>
          <w:rFonts w:hint="eastAsia"/>
          <w:sz w:val="28"/>
          <w:szCs w:val="28"/>
        </w:rPr>
        <w:t>阅览室纸质馆藏文献的清点及统计工作。</w:t>
      </w:r>
    </w:p>
    <w:p w:rsidR="00404FBA" w:rsidRPr="00745773" w:rsidRDefault="00404FBA" w:rsidP="00B22851">
      <w:pPr>
        <w:spacing w:line="360" w:lineRule="auto"/>
        <w:rPr>
          <w:sz w:val="28"/>
          <w:szCs w:val="28"/>
        </w:rPr>
      </w:pPr>
      <w:r>
        <w:rPr>
          <w:sz w:val="28"/>
          <w:szCs w:val="28"/>
        </w:rPr>
        <w:t>15.</w:t>
      </w:r>
      <w:r w:rsidRPr="00745773">
        <w:rPr>
          <w:rFonts w:hint="eastAsia"/>
          <w:sz w:val="28"/>
          <w:szCs w:val="28"/>
        </w:rPr>
        <w:t>文献装订、分编、典藏、修补、固定资产申报工作。</w:t>
      </w:r>
    </w:p>
    <w:p w:rsidR="00404FBA" w:rsidRPr="00745773" w:rsidRDefault="00404FBA" w:rsidP="00B22851">
      <w:pPr>
        <w:spacing w:line="360" w:lineRule="auto"/>
        <w:rPr>
          <w:sz w:val="28"/>
          <w:szCs w:val="28"/>
        </w:rPr>
      </w:pPr>
      <w:r>
        <w:rPr>
          <w:sz w:val="28"/>
          <w:szCs w:val="28"/>
        </w:rPr>
        <w:t>16.</w:t>
      </w:r>
      <w:r w:rsidRPr="00745773">
        <w:rPr>
          <w:rFonts w:hint="eastAsia"/>
          <w:sz w:val="28"/>
          <w:szCs w:val="28"/>
        </w:rPr>
        <w:t>参与图书馆相关应用平台及软件的管理与维护工作。</w:t>
      </w:r>
    </w:p>
    <w:p w:rsidR="00404FBA" w:rsidRPr="00745773" w:rsidRDefault="00404FBA" w:rsidP="00B22851">
      <w:pPr>
        <w:spacing w:line="360" w:lineRule="auto"/>
        <w:rPr>
          <w:sz w:val="28"/>
          <w:szCs w:val="28"/>
        </w:rPr>
      </w:pPr>
      <w:r>
        <w:rPr>
          <w:sz w:val="28"/>
          <w:szCs w:val="28"/>
        </w:rPr>
        <w:t>17.</w:t>
      </w:r>
      <w:r w:rsidRPr="00745773">
        <w:rPr>
          <w:rFonts w:hint="eastAsia"/>
          <w:sz w:val="28"/>
          <w:szCs w:val="28"/>
        </w:rPr>
        <w:t>开展业务研究，撰写调研报告或专业论文并发表或编著本专业或相近专业学术著作（译著、教材）并正式出版（指有</w:t>
      </w:r>
      <w:r w:rsidRPr="00745773">
        <w:rPr>
          <w:sz w:val="28"/>
          <w:szCs w:val="28"/>
        </w:rPr>
        <w:t>ISBN</w:t>
      </w:r>
      <w:r w:rsidRPr="00745773">
        <w:rPr>
          <w:rFonts w:hint="eastAsia"/>
          <w:sz w:val="28"/>
          <w:szCs w:val="28"/>
        </w:rPr>
        <w:t>标准书号）；或在市级以上学会专业论文评选中获得三等及以上奖励。</w:t>
      </w:r>
    </w:p>
    <w:p w:rsidR="00404FBA" w:rsidRPr="00745773" w:rsidRDefault="00404FBA" w:rsidP="00B22851">
      <w:pPr>
        <w:spacing w:line="360" w:lineRule="auto"/>
        <w:rPr>
          <w:sz w:val="28"/>
          <w:szCs w:val="28"/>
        </w:rPr>
      </w:pPr>
      <w:r>
        <w:rPr>
          <w:sz w:val="28"/>
          <w:szCs w:val="28"/>
        </w:rPr>
        <w:t>18.</w:t>
      </w:r>
      <w:r w:rsidRPr="00745773">
        <w:rPr>
          <w:rFonts w:hint="eastAsia"/>
          <w:sz w:val="28"/>
          <w:szCs w:val="28"/>
        </w:rPr>
        <w:t>参与国家级、省级、市级、校级课题研究，做好科研工作。</w:t>
      </w:r>
    </w:p>
    <w:p w:rsidR="00404FBA" w:rsidRPr="00745773" w:rsidRDefault="00404FBA" w:rsidP="00B22851">
      <w:pPr>
        <w:spacing w:line="360" w:lineRule="auto"/>
        <w:rPr>
          <w:sz w:val="28"/>
          <w:szCs w:val="28"/>
        </w:rPr>
      </w:pPr>
      <w:r>
        <w:rPr>
          <w:rFonts w:hint="eastAsia"/>
          <w:sz w:val="28"/>
          <w:szCs w:val="28"/>
        </w:rPr>
        <w:t>七、图书系列</w:t>
      </w:r>
      <w:r w:rsidRPr="00745773">
        <w:rPr>
          <w:rFonts w:hint="eastAsia"/>
          <w:sz w:val="28"/>
          <w:szCs w:val="28"/>
        </w:rPr>
        <w:t>十级岗位工作：（完成下列工作之三项）</w:t>
      </w:r>
    </w:p>
    <w:p w:rsidR="00404FBA" w:rsidRPr="00745773" w:rsidRDefault="00404FBA" w:rsidP="00B22851">
      <w:pPr>
        <w:spacing w:line="360" w:lineRule="auto"/>
        <w:rPr>
          <w:sz w:val="28"/>
          <w:szCs w:val="28"/>
        </w:rPr>
      </w:pPr>
      <w:r>
        <w:rPr>
          <w:sz w:val="28"/>
          <w:szCs w:val="28"/>
        </w:rPr>
        <w:t>1.</w:t>
      </w:r>
      <w:r w:rsidRPr="00745773">
        <w:rPr>
          <w:rFonts w:hint="eastAsia"/>
          <w:sz w:val="28"/>
          <w:szCs w:val="28"/>
        </w:rPr>
        <w:t>为图书馆发展建设提出合理化建议并被采纳实行。</w:t>
      </w:r>
    </w:p>
    <w:p w:rsidR="00404FBA" w:rsidRPr="00745773" w:rsidRDefault="00404FBA" w:rsidP="00B22851">
      <w:pPr>
        <w:spacing w:line="360" w:lineRule="auto"/>
        <w:rPr>
          <w:sz w:val="28"/>
          <w:szCs w:val="28"/>
        </w:rPr>
      </w:pPr>
      <w:r>
        <w:rPr>
          <w:sz w:val="28"/>
          <w:szCs w:val="28"/>
        </w:rPr>
        <w:t>2.</w:t>
      </w:r>
      <w:r w:rsidRPr="00745773">
        <w:rPr>
          <w:rFonts w:hint="eastAsia"/>
          <w:sz w:val="28"/>
          <w:szCs w:val="28"/>
        </w:rPr>
        <w:t>期刊阅览管理工作。</w:t>
      </w:r>
    </w:p>
    <w:p w:rsidR="00404FBA" w:rsidRPr="00745773" w:rsidRDefault="00404FBA" w:rsidP="00B22851">
      <w:pPr>
        <w:spacing w:line="360" w:lineRule="auto"/>
        <w:rPr>
          <w:sz w:val="28"/>
          <w:szCs w:val="28"/>
        </w:rPr>
      </w:pPr>
      <w:r>
        <w:rPr>
          <w:sz w:val="28"/>
          <w:szCs w:val="28"/>
        </w:rPr>
        <w:t>3.</w:t>
      </w:r>
      <w:r w:rsidRPr="00745773">
        <w:rPr>
          <w:rFonts w:hint="eastAsia"/>
          <w:sz w:val="28"/>
          <w:szCs w:val="28"/>
        </w:rPr>
        <w:t>文献加工工作（文献的验收、加工工作）。</w:t>
      </w:r>
    </w:p>
    <w:p w:rsidR="00404FBA" w:rsidRPr="00745773" w:rsidRDefault="00404FBA" w:rsidP="00B22851">
      <w:pPr>
        <w:spacing w:line="360" w:lineRule="auto"/>
        <w:rPr>
          <w:sz w:val="28"/>
          <w:szCs w:val="28"/>
        </w:rPr>
      </w:pPr>
      <w:r>
        <w:rPr>
          <w:sz w:val="28"/>
          <w:szCs w:val="28"/>
        </w:rPr>
        <w:t>4.</w:t>
      </w:r>
      <w:r w:rsidRPr="00745773">
        <w:rPr>
          <w:rFonts w:hint="eastAsia"/>
          <w:sz w:val="28"/>
          <w:szCs w:val="28"/>
        </w:rPr>
        <w:t>组织、策划、参与大型阅读推广活动及读者信息素养培训、文献的导读、推荐工作。</w:t>
      </w:r>
    </w:p>
    <w:p w:rsidR="00404FBA" w:rsidRPr="00745773" w:rsidRDefault="00404FBA" w:rsidP="00B22851">
      <w:pPr>
        <w:spacing w:line="360" w:lineRule="auto"/>
        <w:rPr>
          <w:sz w:val="28"/>
          <w:szCs w:val="28"/>
        </w:rPr>
      </w:pPr>
      <w:r>
        <w:rPr>
          <w:sz w:val="28"/>
          <w:szCs w:val="28"/>
        </w:rPr>
        <w:t>5.</w:t>
      </w:r>
      <w:r w:rsidRPr="00745773">
        <w:rPr>
          <w:rFonts w:hint="eastAsia"/>
          <w:sz w:val="28"/>
          <w:szCs w:val="28"/>
        </w:rPr>
        <w:t>图书馆计算机软硬件及相关设备的维护工作。</w:t>
      </w:r>
    </w:p>
    <w:p w:rsidR="00404FBA" w:rsidRPr="00745773" w:rsidRDefault="00404FBA" w:rsidP="00B22851">
      <w:pPr>
        <w:spacing w:line="360" w:lineRule="auto"/>
        <w:rPr>
          <w:sz w:val="28"/>
          <w:szCs w:val="28"/>
        </w:rPr>
      </w:pPr>
      <w:r>
        <w:rPr>
          <w:sz w:val="28"/>
          <w:szCs w:val="28"/>
        </w:rPr>
        <w:t>6.</w:t>
      </w:r>
      <w:r w:rsidRPr="00745773">
        <w:rPr>
          <w:rFonts w:hint="eastAsia"/>
          <w:sz w:val="28"/>
          <w:szCs w:val="28"/>
        </w:rPr>
        <w:t>电子阅览室管理及随书光盘收集、整理、加工、上传工作。</w:t>
      </w:r>
    </w:p>
    <w:p w:rsidR="00404FBA" w:rsidRPr="00745773" w:rsidRDefault="00404FBA" w:rsidP="00B22851">
      <w:pPr>
        <w:spacing w:line="360" w:lineRule="auto"/>
        <w:rPr>
          <w:sz w:val="28"/>
          <w:szCs w:val="28"/>
        </w:rPr>
      </w:pPr>
      <w:r>
        <w:rPr>
          <w:sz w:val="28"/>
          <w:szCs w:val="28"/>
        </w:rPr>
        <w:t>7.</w:t>
      </w:r>
      <w:r w:rsidRPr="00745773">
        <w:rPr>
          <w:rFonts w:hint="eastAsia"/>
          <w:sz w:val="28"/>
          <w:szCs w:val="28"/>
        </w:rPr>
        <w:t>文献信息服务系统相关业务模块的数据维护工作。</w:t>
      </w:r>
    </w:p>
    <w:p w:rsidR="00404FBA" w:rsidRPr="00745773" w:rsidRDefault="00404FBA" w:rsidP="00B22851">
      <w:pPr>
        <w:spacing w:line="360" w:lineRule="auto"/>
        <w:rPr>
          <w:sz w:val="28"/>
          <w:szCs w:val="28"/>
        </w:rPr>
      </w:pPr>
      <w:r>
        <w:rPr>
          <w:sz w:val="28"/>
          <w:szCs w:val="28"/>
        </w:rPr>
        <w:t>8.</w:t>
      </w:r>
      <w:r w:rsidRPr="00745773">
        <w:rPr>
          <w:rFonts w:hint="eastAsia"/>
          <w:sz w:val="28"/>
          <w:szCs w:val="28"/>
        </w:rPr>
        <w:t>文献的收集、整理、政府采购、验收、分编、典藏等工作。</w:t>
      </w:r>
    </w:p>
    <w:p w:rsidR="00404FBA" w:rsidRPr="00745773" w:rsidRDefault="00404FBA" w:rsidP="00B22851">
      <w:pPr>
        <w:spacing w:line="360" w:lineRule="auto"/>
        <w:rPr>
          <w:sz w:val="28"/>
          <w:szCs w:val="28"/>
        </w:rPr>
      </w:pPr>
      <w:r>
        <w:rPr>
          <w:sz w:val="28"/>
          <w:szCs w:val="28"/>
        </w:rPr>
        <w:t>9.</w:t>
      </w:r>
      <w:r w:rsidRPr="00745773">
        <w:rPr>
          <w:rFonts w:hint="eastAsia"/>
          <w:sz w:val="28"/>
          <w:szCs w:val="28"/>
        </w:rPr>
        <w:t>参与读者注册、注销及信息维护工作。</w:t>
      </w:r>
    </w:p>
    <w:p w:rsidR="00404FBA" w:rsidRPr="00745773" w:rsidRDefault="00404FBA" w:rsidP="00B22851">
      <w:pPr>
        <w:spacing w:line="360" w:lineRule="auto"/>
        <w:rPr>
          <w:sz w:val="28"/>
          <w:szCs w:val="28"/>
        </w:rPr>
      </w:pPr>
      <w:r>
        <w:rPr>
          <w:sz w:val="28"/>
          <w:szCs w:val="28"/>
        </w:rPr>
        <w:t>10.</w:t>
      </w:r>
      <w:r w:rsidRPr="00745773">
        <w:rPr>
          <w:rFonts w:hint="eastAsia"/>
          <w:sz w:val="28"/>
          <w:szCs w:val="28"/>
        </w:rPr>
        <w:t>参与全校新生入馆教育。</w:t>
      </w:r>
    </w:p>
    <w:p w:rsidR="00404FBA" w:rsidRPr="00745773" w:rsidRDefault="00404FBA" w:rsidP="00B22851">
      <w:pPr>
        <w:spacing w:line="360" w:lineRule="auto"/>
        <w:rPr>
          <w:sz w:val="28"/>
          <w:szCs w:val="28"/>
        </w:rPr>
      </w:pPr>
      <w:r>
        <w:rPr>
          <w:sz w:val="28"/>
          <w:szCs w:val="28"/>
        </w:rPr>
        <w:t>11.</w:t>
      </w:r>
      <w:r w:rsidRPr="00745773">
        <w:rPr>
          <w:rFonts w:hint="eastAsia"/>
          <w:sz w:val="28"/>
          <w:szCs w:val="28"/>
        </w:rPr>
        <w:t>参与还书台、咨询台管理工作。</w:t>
      </w:r>
    </w:p>
    <w:p w:rsidR="00404FBA" w:rsidRPr="00745773" w:rsidRDefault="00404FBA" w:rsidP="00B22851">
      <w:pPr>
        <w:spacing w:line="360" w:lineRule="auto"/>
        <w:rPr>
          <w:sz w:val="28"/>
          <w:szCs w:val="28"/>
        </w:rPr>
      </w:pPr>
      <w:r>
        <w:rPr>
          <w:sz w:val="28"/>
          <w:szCs w:val="28"/>
        </w:rPr>
        <w:t>12.</w:t>
      </w:r>
      <w:r w:rsidRPr="00745773">
        <w:rPr>
          <w:rFonts w:hint="eastAsia"/>
          <w:sz w:val="28"/>
          <w:szCs w:val="28"/>
        </w:rPr>
        <w:t>阅览室纸质馆藏文献的清点及统计工作。</w:t>
      </w:r>
    </w:p>
    <w:p w:rsidR="00404FBA" w:rsidRPr="00745773" w:rsidRDefault="00404FBA" w:rsidP="00B22851">
      <w:pPr>
        <w:spacing w:line="360" w:lineRule="auto"/>
        <w:rPr>
          <w:sz w:val="28"/>
          <w:szCs w:val="28"/>
        </w:rPr>
      </w:pPr>
      <w:r>
        <w:rPr>
          <w:sz w:val="28"/>
          <w:szCs w:val="28"/>
        </w:rPr>
        <w:t>13.</w:t>
      </w:r>
      <w:r w:rsidRPr="00745773">
        <w:rPr>
          <w:rFonts w:hint="eastAsia"/>
          <w:sz w:val="28"/>
          <w:szCs w:val="28"/>
        </w:rPr>
        <w:t>文献装订、分编、典藏、修补、固定资产申报工作。</w:t>
      </w:r>
    </w:p>
    <w:p w:rsidR="00404FBA" w:rsidRPr="00745773" w:rsidRDefault="00404FBA" w:rsidP="00B22851">
      <w:pPr>
        <w:spacing w:line="360" w:lineRule="auto"/>
        <w:rPr>
          <w:sz w:val="28"/>
          <w:szCs w:val="28"/>
        </w:rPr>
      </w:pPr>
      <w:r>
        <w:rPr>
          <w:sz w:val="28"/>
          <w:szCs w:val="28"/>
        </w:rPr>
        <w:t>14.</w:t>
      </w:r>
      <w:r w:rsidRPr="00745773">
        <w:rPr>
          <w:sz w:val="28"/>
          <w:szCs w:val="28"/>
        </w:rPr>
        <w:t xml:space="preserve">  </w:t>
      </w:r>
      <w:r w:rsidRPr="00745773">
        <w:rPr>
          <w:rFonts w:hint="eastAsia"/>
          <w:sz w:val="28"/>
          <w:szCs w:val="28"/>
        </w:rPr>
        <w:t>文献的流通阅览管理工作。</w:t>
      </w:r>
    </w:p>
    <w:p w:rsidR="00404FBA" w:rsidRPr="00745773" w:rsidRDefault="00404FBA" w:rsidP="00B22851">
      <w:pPr>
        <w:spacing w:line="360" w:lineRule="auto"/>
        <w:rPr>
          <w:sz w:val="28"/>
          <w:szCs w:val="28"/>
        </w:rPr>
      </w:pPr>
      <w:r>
        <w:rPr>
          <w:sz w:val="28"/>
          <w:szCs w:val="28"/>
        </w:rPr>
        <w:t>15.</w:t>
      </w:r>
      <w:r w:rsidRPr="00745773">
        <w:rPr>
          <w:rFonts w:hint="eastAsia"/>
          <w:sz w:val="28"/>
          <w:szCs w:val="28"/>
        </w:rPr>
        <w:t>开展业务研究，撰写调研报告或专业论文并发表或编著本专业或相近专业学术著作（译著、教材）并正式出版（指有</w:t>
      </w:r>
      <w:r w:rsidRPr="00745773">
        <w:rPr>
          <w:sz w:val="28"/>
          <w:szCs w:val="28"/>
        </w:rPr>
        <w:t>ISBN</w:t>
      </w:r>
      <w:r w:rsidRPr="00745773">
        <w:rPr>
          <w:rFonts w:hint="eastAsia"/>
          <w:sz w:val="28"/>
          <w:szCs w:val="28"/>
        </w:rPr>
        <w:t>标准书号）；或在市级以上学会专业论文评选中获得三等及以上奖励。</w:t>
      </w:r>
    </w:p>
    <w:p w:rsidR="00404FBA" w:rsidRPr="00745773" w:rsidRDefault="00404FBA" w:rsidP="00B22851">
      <w:pPr>
        <w:spacing w:line="360" w:lineRule="auto"/>
        <w:rPr>
          <w:sz w:val="28"/>
          <w:szCs w:val="28"/>
        </w:rPr>
      </w:pPr>
      <w:r>
        <w:rPr>
          <w:sz w:val="28"/>
          <w:szCs w:val="28"/>
        </w:rPr>
        <w:t>16.</w:t>
      </w:r>
      <w:r w:rsidRPr="00745773">
        <w:rPr>
          <w:rFonts w:hint="eastAsia"/>
          <w:sz w:val="28"/>
          <w:szCs w:val="28"/>
        </w:rPr>
        <w:t>参与校级及以上课题研究，做好科研工作。</w:t>
      </w:r>
    </w:p>
    <w:p w:rsidR="00404FBA" w:rsidRPr="00745773" w:rsidRDefault="00404FBA" w:rsidP="00B22851">
      <w:pPr>
        <w:spacing w:line="360" w:lineRule="auto"/>
        <w:rPr>
          <w:sz w:val="28"/>
          <w:szCs w:val="28"/>
        </w:rPr>
      </w:pPr>
      <w:r>
        <w:rPr>
          <w:rFonts w:hint="eastAsia"/>
          <w:sz w:val="28"/>
          <w:szCs w:val="28"/>
        </w:rPr>
        <w:t>八、图书系列</w:t>
      </w:r>
      <w:r w:rsidRPr="00745773">
        <w:rPr>
          <w:rFonts w:hint="eastAsia"/>
          <w:sz w:val="28"/>
          <w:szCs w:val="28"/>
        </w:rPr>
        <w:t>十一、十二、十三级岗位工作：（完成下列工作之二项）</w:t>
      </w:r>
    </w:p>
    <w:p w:rsidR="00404FBA" w:rsidRPr="00745773" w:rsidRDefault="00404FBA" w:rsidP="00B22851">
      <w:pPr>
        <w:spacing w:line="360" w:lineRule="auto"/>
        <w:rPr>
          <w:sz w:val="28"/>
          <w:szCs w:val="28"/>
        </w:rPr>
      </w:pPr>
      <w:r>
        <w:rPr>
          <w:sz w:val="28"/>
          <w:szCs w:val="28"/>
        </w:rPr>
        <w:t>1.</w:t>
      </w:r>
      <w:r w:rsidRPr="00745773">
        <w:rPr>
          <w:rFonts w:hint="eastAsia"/>
          <w:sz w:val="28"/>
          <w:szCs w:val="28"/>
        </w:rPr>
        <w:t>为图书馆发展建设提出合理化建议并被采纳实行。</w:t>
      </w:r>
    </w:p>
    <w:p w:rsidR="00404FBA" w:rsidRPr="00745773" w:rsidRDefault="00404FBA" w:rsidP="00B22851">
      <w:pPr>
        <w:spacing w:line="360" w:lineRule="auto"/>
        <w:rPr>
          <w:sz w:val="28"/>
          <w:szCs w:val="28"/>
        </w:rPr>
      </w:pPr>
      <w:r>
        <w:rPr>
          <w:sz w:val="28"/>
          <w:szCs w:val="28"/>
        </w:rPr>
        <w:t>2.</w:t>
      </w:r>
      <w:r w:rsidRPr="00745773">
        <w:rPr>
          <w:rFonts w:hint="eastAsia"/>
          <w:sz w:val="28"/>
          <w:szCs w:val="28"/>
        </w:rPr>
        <w:t>文献流通借阅、馆藏布局调整、剔旧、新书入藏等工作。</w:t>
      </w:r>
    </w:p>
    <w:p w:rsidR="00404FBA" w:rsidRPr="00745773" w:rsidRDefault="00404FBA" w:rsidP="00B22851">
      <w:pPr>
        <w:spacing w:line="360" w:lineRule="auto"/>
        <w:rPr>
          <w:sz w:val="28"/>
          <w:szCs w:val="28"/>
        </w:rPr>
      </w:pPr>
      <w:r>
        <w:rPr>
          <w:sz w:val="28"/>
          <w:szCs w:val="28"/>
        </w:rPr>
        <w:t>3.</w:t>
      </w:r>
      <w:r w:rsidRPr="00745773">
        <w:rPr>
          <w:rFonts w:hint="eastAsia"/>
          <w:sz w:val="28"/>
          <w:szCs w:val="28"/>
        </w:rPr>
        <w:t>阅览室日常管理工作。期刊报纸记到、验收、上架等工作。</w:t>
      </w:r>
    </w:p>
    <w:p w:rsidR="00404FBA" w:rsidRPr="00745773" w:rsidRDefault="00404FBA" w:rsidP="00B22851">
      <w:pPr>
        <w:spacing w:line="360" w:lineRule="auto"/>
        <w:rPr>
          <w:sz w:val="28"/>
          <w:szCs w:val="28"/>
        </w:rPr>
      </w:pPr>
      <w:r>
        <w:rPr>
          <w:sz w:val="28"/>
          <w:szCs w:val="28"/>
        </w:rPr>
        <w:t>4.</w:t>
      </w:r>
      <w:r w:rsidRPr="00745773">
        <w:rPr>
          <w:rFonts w:hint="eastAsia"/>
          <w:sz w:val="28"/>
          <w:szCs w:val="28"/>
        </w:rPr>
        <w:t>文献修补工作。</w:t>
      </w:r>
    </w:p>
    <w:p w:rsidR="00404FBA" w:rsidRPr="00745773" w:rsidRDefault="00404FBA" w:rsidP="00B22851">
      <w:pPr>
        <w:spacing w:line="360" w:lineRule="auto"/>
        <w:rPr>
          <w:sz w:val="28"/>
          <w:szCs w:val="28"/>
        </w:rPr>
      </w:pPr>
      <w:r>
        <w:rPr>
          <w:sz w:val="28"/>
          <w:szCs w:val="28"/>
        </w:rPr>
        <w:t>5.</w:t>
      </w:r>
      <w:r w:rsidRPr="00745773">
        <w:rPr>
          <w:rFonts w:hint="eastAsia"/>
          <w:sz w:val="28"/>
          <w:szCs w:val="28"/>
        </w:rPr>
        <w:t>借还书服务工作。</w:t>
      </w:r>
    </w:p>
    <w:p w:rsidR="00404FBA" w:rsidRPr="00745773" w:rsidRDefault="00404FBA" w:rsidP="00B22851">
      <w:pPr>
        <w:spacing w:line="360" w:lineRule="auto"/>
        <w:rPr>
          <w:sz w:val="28"/>
          <w:szCs w:val="28"/>
        </w:rPr>
      </w:pPr>
      <w:r>
        <w:rPr>
          <w:sz w:val="28"/>
          <w:szCs w:val="28"/>
        </w:rPr>
        <w:t>6.</w:t>
      </w:r>
      <w:r w:rsidRPr="00745773">
        <w:rPr>
          <w:rFonts w:hint="eastAsia"/>
          <w:sz w:val="28"/>
          <w:szCs w:val="28"/>
        </w:rPr>
        <w:t>文献信息服务系统相关业务模块的数据维护工作。</w:t>
      </w:r>
    </w:p>
    <w:p w:rsidR="00404FBA" w:rsidRPr="00745773" w:rsidRDefault="00404FBA" w:rsidP="00B22851">
      <w:pPr>
        <w:spacing w:line="360" w:lineRule="auto"/>
        <w:rPr>
          <w:sz w:val="28"/>
          <w:szCs w:val="28"/>
        </w:rPr>
      </w:pPr>
      <w:r>
        <w:rPr>
          <w:sz w:val="28"/>
          <w:szCs w:val="28"/>
        </w:rPr>
        <w:t>7.</w:t>
      </w:r>
      <w:r w:rsidRPr="00745773">
        <w:rPr>
          <w:rFonts w:hint="eastAsia"/>
          <w:sz w:val="28"/>
          <w:szCs w:val="28"/>
        </w:rPr>
        <w:t>阅览室文献的清点及统计工作。</w:t>
      </w:r>
    </w:p>
    <w:p w:rsidR="00404FBA" w:rsidRPr="00745773" w:rsidRDefault="00404FBA" w:rsidP="00B22851">
      <w:pPr>
        <w:spacing w:line="360" w:lineRule="auto"/>
        <w:rPr>
          <w:sz w:val="28"/>
          <w:szCs w:val="28"/>
        </w:rPr>
      </w:pPr>
      <w:r>
        <w:rPr>
          <w:sz w:val="28"/>
          <w:szCs w:val="28"/>
        </w:rPr>
        <w:t>8.</w:t>
      </w:r>
      <w:r w:rsidRPr="00745773">
        <w:rPr>
          <w:rFonts w:hint="eastAsia"/>
          <w:sz w:val="28"/>
          <w:szCs w:val="28"/>
        </w:rPr>
        <w:t>开展业务研究，撰写调研报告或专业论文并发表或编著本专业或相近专业学术著作（译著、教材）并正式出版（指有</w:t>
      </w:r>
      <w:r w:rsidRPr="00745773">
        <w:rPr>
          <w:sz w:val="28"/>
          <w:szCs w:val="28"/>
        </w:rPr>
        <w:t>ISBN</w:t>
      </w:r>
      <w:r w:rsidRPr="00745773">
        <w:rPr>
          <w:rFonts w:hint="eastAsia"/>
          <w:sz w:val="28"/>
          <w:szCs w:val="28"/>
        </w:rPr>
        <w:t>标准书号）；或在市级以上学会专业论文评选中获得三等及以上奖励。</w:t>
      </w:r>
    </w:p>
    <w:p w:rsidR="00404FBA" w:rsidRPr="00745773" w:rsidRDefault="00404FBA" w:rsidP="00B22851">
      <w:pPr>
        <w:spacing w:line="360" w:lineRule="auto"/>
        <w:rPr>
          <w:sz w:val="28"/>
          <w:szCs w:val="28"/>
        </w:rPr>
      </w:pPr>
      <w:r>
        <w:rPr>
          <w:sz w:val="28"/>
          <w:szCs w:val="28"/>
        </w:rPr>
        <w:t>9.</w:t>
      </w:r>
      <w:r w:rsidRPr="00745773">
        <w:rPr>
          <w:rFonts w:hint="eastAsia"/>
          <w:sz w:val="28"/>
          <w:szCs w:val="28"/>
        </w:rPr>
        <w:t>参与校级及以上课题研究，做好科研工作。</w:t>
      </w:r>
    </w:p>
    <w:p w:rsidR="00404FBA" w:rsidRPr="00745773" w:rsidRDefault="00404FBA" w:rsidP="00B22851">
      <w:pPr>
        <w:spacing w:line="360" w:lineRule="auto"/>
        <w:rPr>
          <w:sz w:val="28"/>
          <w:szCs w:val="28"/>
        </w:rPr>
      </w:pPr>
      <w:r w:rsidRPr="00745773">
        <w:rPr>
          <w:rFonts w:hint="eastAsia"/>
          <w:sz w:val="28"/>
          <w:szCs w:val="28"/>
        </w:rPr>
        <w:t>说明：低级别岗位人员完成高级别岗位工作一项可认定为完成本级别岗位任务一项。</w:t>
      </w:r>
      <w:bookmarkStart w:id="0" w:name="_GoBack"/>
      <w:bookmarkEnd w:id="0"/>
    </w:p>
    <w:sectPr w:rsidR="00404FBA" w:rsidRPr="00745773" w:rsidSect="004854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FBA" w:rsidRDefault="00404FBA" w:rsidP="00362915">
      <w:r>
        <w:separator/>
      </w:r>
    </w:p>
  </w:endnote>
  <w:endnote w:type="continuationSeparator" w:id="0">
    <w:p w:rsidR="00404FBA" w:rsidRDefault="00404FBA" w:rsidP="00362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FBA" w:rsidRDefault="00404FBA" w:rsidP="00362915">
      <w:r>
        <w:separator/>
      </w:r>
    </w:p>
  </w:footnote>
  <w:footnote w:type="continuationSeparator" w:id="0">
    <w:p w:rsidR="00404FBA" w:rsidRDefault="00404FBA" w:rsidP="00362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6132E"/>
    <w:multiLevelType w:val="hybridMultilevel"/>
    <w:tmpl w:val="117AFA16"/>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
    <w:nsid w:val="1C7154CE"/>
    <w:multiLevelType w:val="hybridMultilevel"/>
    <w:tmpl w:val="540A6450"/>
    <w:lvl w:ilvl="0" w:tplc="D53047C2">
      <w:start w:val="1"/>
      <w:numFmt w:val="decimal"/>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
    <w:nsid w:val="25346296"/>
    <w:multiLevelType w:val="hybridMultilevel"/>
    <w:tmpl w:val="117AFA16"/>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3">
    <w:nsid w:val="28E04AFB"/>
    <w:multiLevelType w:val="hybridMultilevel"/>
    <w:tmpl w:val="94C2588E"/>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4">
    <w:nsid w:val="2EE011BD"/>
    <w:multiLevelType w:val="hybridMultilevel"/>
    <w:tmpl w:val="6D502FB2"/>
    <w:lvl w:ilvl="0" w:tplc="07F4A03E">
      <w:start w:val="1"/>
      <w:numFmt w:val="decimal"/>
      <w:lvlText w:val="%1."/>
      <w:lvlJc w:val="left"/>
      <w:pPr>
        <w:ind w:left="900" w:hanging="360"/>
      </w:pPr>
      <w:rPr>
        <w:rFonts w:ascii="宋体" w:eastAsia="宋体" w:hAnsi="宋体" w:cs="Times New Roman"/>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5">
    <w:nsid w:val="30957392"/>
    <w:multiLevelType w:val="hybridMultilevel"/>
    <w:tmpl w:val="DC6C9B2C"/>
    <w:lvl w:ilvl="0" w:tplc="BAD63F96">
      <w:start w:val="1"/>
      <w:numFmt w:val="decimal"/>
      <w:lvlText w:val="%1."/>
      <w:lvlJc w:val="left"/>
      <w:pPr>
        <w:ind w:left="786"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6">
    <w:nsid w:val="347F2979"/>
    <w:multiLevelType w:val="hybridMultilevel"/>
    <w:tmpl w:val="DC6C9B2C"/>
    <w:lvl w:ilvl="0" w:tplc="BAD63F96">
      <w:start w:val="1"/>
      <w:numFmt w:val="decimal"/>
      <w:lvlText w:val="%1."/>
      <w:lvlJc w:val="left"/>
      <w:pPr>
        <w:ind w:left="786"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7">
    <w:nsid w:val="3CFD737E"/>
    <w:multiLevelType w:val="hybridMultilevel"/>
    <w:tmpl w:val="117AFA16"/>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8">
    <w:nsid w:val="40B231F4"/>
    <w:multiLevelType w:val="hybridMultilevel"/>
    <w:tmpl w:val="117AFA16"/>
    <w:lvl w:ilvl="0" w:tplc="844E1544">
      <w:start w:val="1"/>
      <w:numFmt w:val="decimal"/>
      <w:lvlText w:val="%1."/>
      <w:lvlJc w:val="left"/>
      <w:pPr>
        <w:ind w:left="927"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9">
    <w:nsid w:val="43D21E8A"/>
    <w:multiLevelType w:val="hybridMultilevel"/>
    <w:tmpl w:val="DD3CDA1E"/>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0">
    <w:nsid w:val="4762335E"/>
    <w:multiLevelType w:val="hybridMultilevel"/>
    <w:tmpl w:val="6DCCA0D8"/>
    <w:lvl w:ilvl="0" w:tplc="7F1A8ED0">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1">
    <w:nsid w:val="486D5299"/>
    <w:multiLevelType w:val="hybridMultilevel"/>
    <w:tmpl w:val="03960A56"/>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2">
    <w:nsid w:val="59CB7D7B"/>
    <w:multiLevelType w:val="hybridMultilevel"/>
    <w:tmpl w:val="1114733A"/>
    <w:lvl w:ilvl="0" w:tplc="EAA42FC4">
      <w:start w:val="1"/>
      <w:numFmt w:val="decimal"/>
      <w:lvlText w:val="%1、"/>
      <w:lvlJc w:val="left"/>
      <w:pPr>
        <w:ind w:left="360" w:hanging="360"/>
      </w:pPr>
      <w:rPr>
        <w:rFonts w:ascii="Calibri" w:eastAsia="宋体" w:hAnsi="Calibri"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5EC92112"/>
    <w:multiLevelType w:val="hybridMultilevel"/>
    <w:tmpl w:val="7A801C80"/>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4">
    <w:nsid w:val="694A799E"/>
    <w:multiLevelType w:val="hybridMultilevel"/>
    <w:tmpl w:val="117AFA16"/>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5">
    <w:nsid w:val="6DE11E75"/>
    <w:multiLevelType w:val="hybridMultilevel"/>
    <w:tmpl w:val="6D502FB2"/>
    <w:lvl w:ilvl="0" w:tplc="07F4A03E">
      <w:start w:val="1"/>
      <w:numFmt w:val="decimal"/>
      <w:lvlText w:val="%1."/>
      <w:lvlJc w:val="left"/>
      <w:pPr>
        <w:ind w:left="900" w:hanging="360"/>
      </w:pPr>
      <w:rPr>
        <w:rFonts w:ascii="宋体" w:eastAsia="宋体" w:hAnsi="宋体" w:cs="Times New Roman"/>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6">
    <w:nsid w:val="72DA61C3"/>
    <w:multiLevelType w:val="hybridMultilevel"/>
    <w:tmpl w:val="FD9AC77C"/>
    <w:lvl w:ilvl="0" w:tplc="81EEEAD2">
      <w:start w:val="1"/>
      <w:numFmt w:val="decimal"/>
      <w:lvlText w:val="%1、"/>
      <w:lvlJc w:val="left"/>
      <w:pPr>
        <w:ind w:left="1146" w:hanging="72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17">
    <w:nsid w:val="7777683F"/>
    <w:multiLevelType w:val="hybridMultilevel"/>
    <w:tmpl w:val="117AFA16"/>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8">
    <w:nsid w:val="798E06C4"/>
    <w:multiLevelType w:val="hybridMultilevel"/>
    <w:tmpl w:val="5CFA7E4C"/>
    <w:lvl w:ilvl="0" w:tplc="2DD6CCCC">
      <w:start w:val="1"/>
      <w:numFmt w:val="decimal"/>
      <w:lvlText w:val="%1、"/>
      <w:lvlJc w:val="left"/>
      <w:pPr>
        <w:ind w:left="1146" w:hanging="72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19">
    <w:nsid w:val="7C9523F5"/>
    <w:multiLevelType w:val="hybridMultilevel"/>
    <w:tmpl w:val="117AFA16"/>
    <w:lvl w:ilvl="0" w:tplc="844E1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num w:numId="1">
    <w:abstractNumId w:val="5"/>
  </w:num>
  <w:num w:numId="2">
    <w:abstractNumId w:val="8"/>
  </w:num>
  <w:num w:numId="3">
    <w:abstractNumId w:val="10"/>
  </w:num>
  <w:num w:numId="4">
    <w:abstractNumId w:val="4"/>
  </w:num>
  <w:num w:numId="5">
    <w:abstractNumId w:val="11"/>
  </w:num>
  <w:num w:numId="6">
    <w:abstractNumId w:val="0"/>
  </w:num>
  <w:num w:numId="7">
    <w:abstractNumId w:val="13"/>
  </w:num>
  <w:num w:numId="8">
    <w:abstractNumId w:val="17"/>
  </w:num>
  <w:num w:numId="9">
    <w:abstractNumId w:val="3"/>
  </w:num>
  <w:num w:numId="10">
    <w:abstractNumId w:val="14"/>
  </w:num>
  <w:num w:numId="11">
    <w:abstractNumId w:val="1"/>
  </w:num>
  <w:num w:numId="12">
    <w:abstractNumId w:val="9"/>
  </w:num>
  <w:num w:numId="13">
    <w:abstractNumId w:val="2"/>
  </w:num>
  <w:num w:numId="14">
    <w:abstractNumId w:val="6"/>
  </w:num>
  <w:num w:numId="15">
    <w:abstractNumId w:val="19"/>
  </w:num>
  <w:num w:numId="16">
    <w:abstractNumId w:val="18"/>
  </w:num>
  <w:num w:numId="17">
    <w:abstractNumId w:val="12"/>
  </w:num>
  <w:num w:numId="18">
    <w:abstractNumId w:val="16"/>
  </w:num>
  <w:num w:numId="19">
    <w:abstractNumId w:val="7"/>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5858"/>
    <w:rsid w:val="0000406B"/>
    <w:rsid w:val="00025A70"/>
    <w:rsid w:val="0003165B"/>
    <w:rsid w:val="00040BC9"/>
    <w:rsid w:val="00044F89"/>
    <w:rsid w:val="000638DC"/>
    <w:rsid w:val="00082D29"/>
    <w:rsid w:val="00084BD2"/>
    <w:rsid w:val="00095DA6"/>
    <w:rsid w:val="000D710D"/>
    <w:rsid w:val="000F0BD9"/>
    <w:rsid w:val="00104A15"/>
    <w:rsid w:val="00116A11"/>
    <w:rsid w:val="00142489"/>
    <w:rsid w:val="00166529"/>
    <w:rsid w:val="001845F8"/>
    <w:rsid w:val="00186237"/>
    <w:rsid w:val="001909A3"/>
    <w:rsid w:val="00191081"/>
    <w:rsid w:val="00193F59"/>
    <w:rsid w:val="001B4A56"/>
    <w:rsid w:val="001D76B8"/>
    <w:rsid w:val="001F01E5"/>
    <w:rsid w:val="00205E47"/>
    <w:rsid w:val="0023769A"/>
    <w:rsid w:val="00260FF9"/>
    <w:rsid w:val="002642BF"/>
    <w:rsid w:val="00283186"/>
    <w:rsid w:val="00297952"/>
    <w:rsid w:val="002A7C24"/>
    <w:rsid w:val="002E2B8F"/>
    <w:rsid w:val="002F4189"/>
    <w:rsid w:val="002F7477"/>
    <w:rsid w:val="003038EB"/>
    <w:rsid w:val="003101FB"/>
    <w:rsid w:val="003153E1"/>
    <w:rsid w:val="00316066"/>
    <w:rsid w:val="0032566D"/>
    <w:rsid w:val="003278F1"/>
    <w:rsid w:val="00362915"/>
    <w:rsid w:val="00385B8D"/>
    <w:rsid w:val="0039229B"/>
    <w:rsid w:val="003C39CF"/>
    <w:rsid w:val="003C5858"/>
    <w:rsid w:val="003F2E0A"/>
    <w:rsid w:val="004047B6"/>
    <w:rsid w:val="00404FBA"/>
    <w:rsid w:val="00452F10"/>
    <w:rsid w:val="00485421"/>
    <w:rsid w:val="004A442E"/>
    <w:rsid w:val="004B3F37"/>
    <w:rsid w:val="004C20BF"/>
    <w:rsid w:val="004E018F"/>
    <w:rsid w:val="004F3362"/>
    <w:rsid w:val="00501345"/>
    <w:rsid w:val="005232D5"/>
    <w:rsid w:val="005352FC"/>
    <w:rsid w:val="00537759"/>
    <w:rsid w:val="0056232E"/>
    <w:rsid w:val="00562956"/>
    <w:rsid w:val="005675BC"/>
    <w:rsid w:val="00571D98"/>
    <w:rsid w:val="00593AB2"/>
    <w:rsid w:val="005B143B"/>
    <w:rsid w:val="005B7146"/>
    <w:rsid w:val="005D10AE"/>
    <w:rsid w:val="00622EB8"/>
    <w:rsid w:val="00646DC1"/>
    <w:rsid w:val="00662D8A"/>
    <w:rsid w:val="0067726A"/>
    <w:rsid w:val="006D2644"/>
    <w:rsid w:val="006D79F1"/>
    <w:rsid w:val="006F0516"/>
    <w:rsid w:val="0070321C"/>
    <w:rsid w:val="00745773"/>
    <w:rsid w:val="00753C86"/>
    <w:rsid w:val="007722C4"/>
    <w:rsid w:val="00795B01"/>
    <w:rsid w:val="007D372C"/>
    <w:rsid w:val="007E2F99"/>
    <w:rsid w:val="00811786"/>
    <w:rsid w:val="00814179"/>
    <w:rsid w:val="00820B00"/>
    <w:rsid w:val="00824977"/>
    <w:rsid w:val="0084474D"/>
    <w:rsid w:val="00847757"/>
    <w:rsid w:val="008534A1"/>
    <w:rsid w:val="00856FD5"/>
    <w:rsid w:val="00882119"/>
    <w:rsid w:val="008A1AA1"/>
    <w:rsid w:val="008A3060"/>
    <w:rsid w:val="008A65FC"/>
    <w:rsid w:val="008B3D76"/>
    <w:rsid w:val="008C1E64"/>
    <w:rsid w:val="008D1F8E"/>
    <w:rsid w:val="008D58FF"/>
    <w:rsid w:val="008D74AE"/>
    <w:rsid w:val="008F7FDE"/>
    <w:rsid w:val="00913FA6"/>
    <w:rsid w:val="00914422"/>
    <w:rsid w:val="009146E4"/>
    <w:rsid w:val="00933301"/>
    <w:rsid w:val="00951D80"/>
    <w:rsid w:val="00963C7C"/>
    <w:rsid w:val="009B30E6"/>
    <w:rsid w:val="009B5268"/>
    <w:rsid w:val="009D5815"/>
    <w:rsid w:val="009F041A"/>
    <w:rsid w:val="009F5258"/>
    <w:rsid w:val="00A031E2"/>
    <w:rsid w:val="00A0401B"/>
    <w:rsid w:val="00A13F52"/>
    <w:rsid w:val="00A578B7"/>
    <w:rsid w:val="00A604CE"/>
    <w:rsid w:val="00A62C00"/>
    <w:rsid w:val="00A85999"/>
    <w:rsid w:val="00AC13A7"/>
    <w:rsid w:val="00B11A8F"/>
    <w:rsid w:val="00B15AC9"/>
    <w:rsid w:val="00B169B8"/>
    <w:rsid w:val="00B17093"/>
    <w:rsid w:val="00B22851"/>
    <w:rsid w:val="00B30BE2"/>
    <w:rsid w:val="00B310C1"/>
    <w:rsid w:val="00B51BC7"/>
    <w:rsid w:val="00B73513"/>
    <w:rsid w:val="00B8112C"/>
    <w:rsid w:val="00B84411"/>
    <w:rsid w:val="00BB07F1"/>
    <w:rsid w:val="00BB3BBB"/>
    <w:rsid w:val="00BB7D01"/>
    <w:rsid w:val="00BE349F"/>
    <w:rsid w:val="00C00188"/>
    <w:rsid w:val="00C1280A"/>
    <w:rsid w:val="00C25387"/>
    <w:rsid w:val="00C35FC3"/>
    <w:rsid w:val="00C67C2E"/>
    <w:rsid w:val="00C71BBA"/>
    <w:rsid w:val="00C75757"/>
    <w:rsid w:val="00CA2D87"/>
    <w:rsid w:val="00CB3D8F"/>
    <w:rsid w:val="00CB43A9"/>
    <w:rsid w:val="00CB5142"/>
    <w:rsid w:val="00CC068E"/>
    <w:rsid w:val="00CC3AD5"/>
    <w:rsid w:val="00CD54F2"/>
    <w:rsid w:val="00D03691"/>
    <w:rsid w:val="00D52E8E"/>
    <w:rsid w:val="00D64B31"/>
    <w:rsid w:val="00D71700"/>
    <w:rsid w:val="00D87B28"/>
    <w:rsid w:val="00DD418D"/>
    <w:rsid w:val="00DD4686"/>
    <w:rsid w:val="00DD7758"/>
    <w:rsid w:val="00DF42D8"/>
    <w:rsid w:val="00E25232"/>
    <w:rsid w:val="00E3731B"/>
    <w:rsid w:val="00E4045C"/>
    <w:rsid w:val="00E667BD"/>
    <w:rsid w:val="00E87195"/>
    <w:rsid w:val="00EA194D"/>
    <w:rsid w:val="00EB7423"/>
    <w:rsid w:val="00EC27C0"/>
    <w:rsid w:val="00EE50A1"/>
    <w:rsid w:val="00F01183"/>
    <w:rsid w:val="00F025F8"/>
    <w:rsid w:val="00F220BD"/>
    <w:rsid w:val="00F353AB"/>
    <w:rsid w:val="00F545EE"/>
    <w:rsid w:val="00F556B5"/>
    <w:rsid w:val="00F81184"/>
    <w:rsid w:val="00F923D3"/>
    <w:rsid w:val="00F946A2"/>
    <w:rsid w:val="00F97517"/>
    <w:rsid w:val="00FB16E8"/>
    <w:rsid w:val="00FE585E"/>
    <w:rsid w:val="00FE75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42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C5858"/>
    <w:pPr>
      <w:ind w:firstLineChars="200" w:firstLine="420"/>
    </w:pPr>
  </w:style>
  <w:style w:type="paragraph" w:styleId="BalloonText">
    <w:name w:val="Balloon Text"/>
    <w:basedOn w:val="Normal"/>
    <w:link w:val="BalloonTextChar"/>
    <w:uiPriority w:val="99"/>
    <w:semiHidden/>
    <w:rsid w:val="00E87195"/>
    <w:rPr>
      <w:sz w:val="18"/>
      <w:szCs w:val="18"/>
    </w:rPr>
  </w:style>
  <w:style w:type="character" w:customStyle="1" w:styleId="BalloonTextChar">
    <w:name w:val="Balloon Text Char"/>
    <w:basedOn w:val="DefaultParagraphFont"/>
    <w:link w:val="BalloonText"/>
    <w:uiPriority w:val="99"/>
    <w:semiHidden/>
    <w:locked/>
    <w:rsid w:val="00E87195"/>
    <w:rPr>
      <w:rFonts w:cs="Times New Roman"/>
      <w:sz w:val="18"/>
      <w:szCs w:val="18"/>
    </w:rPr>
  </w:style>
  <w:style w:type="paragraph" w:styleId="Header">
    <w:name w:val="header"/>
    <w:basedOn w:val="Normal"/>
    <w:link w:val="HeaderChar"/>
    <w:uiPriority w:val="99"/>
    <w:rsid w:val="003629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62915"/>
    <w:rPr>
      <w:rFonts w:cs="Times New Roman"/>
      <w:sz w:val="18"/>
      <w:szCs w:val="18"/>
    </w:rPr>
  </w:style>
  <w:style w:type="paragraph" w:styleId="Footer">
    <w:name w:val="footer"/>
    <w:basedOn w:val="Normal"/>
    <w:link w:val="FooterChar"/>
    <w:uiPriority w:val="99"/>
    <w:rsid w:val="0036291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62915"/>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835725161">
      <w:marLeft w:val="0"/>
      <w:marRight w:val="0"/>
      <w:marTop w:val="0"/>
      <w:marBottom w:val="0"/>
      <w:divBdr>
        <w:top w:val="none" w:sz="0" w:space="0" w:color="auto"/>
        <w:left w:val="none" w:sz="0" w:space="0" w:color="auto"/>
        <w:bottom w:val="none" w:sz="0" w:space="0" w:color="auto"/>
        <w:right w:val="none" w:sz="0" w:space="0" w:color="auto"/>
      </w:divBdr>
      <w:divsChild>
        <w:div w:id="835725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1146</TotalTime>
  <Pages>8</Pages>
  <Words>598</Words>
  <Characters>3414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唐晓宇</cp:lastModifiedBy>
  <cp:revision>110</cp:revision>
  <cp:lastPrinted>2017-07-10T02:43:00Z</cp:lastPrinted>
  <dcterms:created xsi:type="dcterms:W3CDTF">2015-03-16T00:19:00Z</dcterms:created>
  <dcterms:modified xsi:type="dcterms:W3CDTF">2017-11-15T08:58:00Z</dcterms:modified>
</cp:coreProperties>
</file>